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B822A" w14:textId="493D4474" w:rsidR="00B87892" w:rsidRPr="00E00F37" w:rsidRDefault="00773922" w:rsidP="00E00F37">
      <w:pPr>
        <w:pStyle w:val="Heading1"/>
        <w:jc w:val="center"/>
        <w:rPr>
          <w:rStyle w:val="Placeholder"/>
          <w:b/>
          <w:bCs/>
          <w:sz w:val="32"/>
          <w:szCs w:val="48"/>
        </w:rPr>
      </w:pPr>
      <w:r w:rsidRPr="00E00F37">
        <w:rPr>
          <w:rStyle w:val="Placeholder"/>
          <w:b/>
          <w:bCs/>
          <w:sz w:val="32"/>
          <w:szCs w:val="48"/>
        </w:rPr>
        <w:t>[Sample transmittal letter for the auditee’s corrective action plan]</w:t>
      </w:r>
    </w:p>
    <w:p w14:paraId="7E404327" w14:textId="22E8FC16" w:rsidR="007677C2" w:rsidRPr="009068EF" w:rsidRDefault="006647F5" w:rsidP="007677C2">
      <w:pPr>
        <w:jc w:val="center"/>
        <w:rPr>
          <w:rStyle w:val="Placeholder"/>
        </w:rPr>
      </w:pPr>
      <w:r w:rsidRPr="00E00F37">
        <w:rPr>
          <w:rStyle w:val="Placeholder"/>
          <w:caps/>
        </w:rPr>
        <w:t>[</w:t>
      </w:r>
      <w:r w:rsidRPr="009068EF">
        <w:rPr>
          <w:rStyle w:val="Placeholder"/>
        </w:rPr>
        <w:t>Letterhead]</w:t>
      </w:r>
    </w:p>
    <w:p w14:paraId="3DFA9AA2" w14:textId="43E9B0E8" w:rsidR="007677C2" w:rsidRPr="009068EF" w:rsidRDefault="006647F5" w:rsidP="00E00F37">
      <w:pPr>
        <w:spacing w:after="360"/>
        <w:jc w:val="center"/>
        <w:rPr>
          <w:rStyle w:val="Placeholder"/>
        </w:rPr>
      </w:pPr>
      <w:r w:rsidRPr="009068EF">
        <w:rPr>
          <w:rStyle w:val="Placeholder"/>
        </w:rPr>
        <w:t>[Date]</w:t>
      </w:r>
    </w:p>
    <w:p w14:paraId="7AC4BD1B" w14:textId="35A5936B" w:rsidR="007B5FF9" w:rsidRPr="007B5FF9" w:rsidRDefault="007B5FF9" w:rsidP="00075A77">
      <w:pPr>
        <w:pStyle w:val="BodyCopy"/>
      </w:pPr>
      <w:r w:rsidRPr="007B5FF9">
        <w:t>Lindsey A. Perry</w:t>
      </w:r>
      <w:r>
        <w:br/>
      </w:r>
      <w:r w:rsidRPr="007B5FF9">
        <w:t>Arizona Auditor General</w:t>
      </w:r>
      <w:r>
        <w:br/>
      </w:r>
      <w:r w:rsidRPr="007B5FF9">
        <w:t>2910 N. 44th St., Ste. 410</w:t>
      </w:r>
      <w:r>
        <w:br/>
      </w:r>
      <w:r w:rsidRPr="007B5FF9">
        <w:t>Phoenix, AZ  85018</w:t>
      </w:r>
    </w:p>
    <w:p w14:paraId="6897A400" w14:textId="77777777" w:rsidR="007B5FF9" w:rsidRPr="007B5FF9" w:rsidRDefault="007B5FF9" w:rsidP="00075A77">
      <w:pPr>
        <w:pStyle w:val="BodyCopy"/>
      </w:pPr>
      <w:r w:rsidRPr="007B5FF9">
        <w:t>Dear Ms. Perry:</w:t>
      </w:r>
    </w:p>
    <w:p w14:paraId="6245599D" w14:textId="77777777" w:rsidR="005514C2" w:rsidRPr="00D05BD1" w:rsidRDefault="005514C2" w:rsidP="005514C2">
      <w:pPr>
        <w:pStyle w:val="BodyCopy"/>
      </w:pPr>
      <w:r w:rsidRPr="00D05BD1">
        <w:t xml:space="preserve">We have prepared the accompanying </w:t>
      </w:r>
      <w:r>
        <w:t>c</w:t>
      </w:r>
      <w:r w:rsidRPr="00D05BD1">
        <w:t xml:space="preserve">orrective </w:t>
      </w:r>
      <w:r>
        <w:t>a</w:t>
      </w:r>
      <w:r w:rsidRPr="00D05BD1">
        <w:t xml:space="preserve">ction </w:t>
      </w:r>
      <w:r>
        <w:t>p</w:t>
      </w:r>
      <w:r w:rsidRPr="00D05BD1">
        <w:t xml:space="preserve">lan as required by the standards applicable to financial audits contained in </w:t>
      </w:r>
      <w:r w:rsidRPr="00A4691D">
        <w:rPr>
          <w:i/>
        </w:rPr>
        <w:t>Government Auditing Standards</w:t>
      </w:r>
      <w:r w:rsidRPr="00D05BD1">
        <w:t xml:space="preserve"> and </w:t>
      </w:r>
      <w:r w:rsidRPr="009438DE">
        <w:t xml:space="preserve">by the audit requirements of Title 2 U.S. Code of Federal Regulations Part 200, </w:t>
      </w:r>
      <w:r w:rsidRPr="009438DE">
        <w:rPr>
          <w:i/>
        </w:rPr>
        <w:t>Uniform Administrative Requirements, Cost Principles, and Audit Requirements for Federal Awards</w:t>
      </w:r>
      <w:r w:rsidRPr="009438DE">
        <w:t xml:space="preserve">. </w:t>
      </w:r>
      <w:r w:rsidRPr="005F2D9A">
        <w:t>Specifically, for each finding</w:t>
      </w:r>
      <w:r>
        <w:t>,</w:t>
      </w:r>
      <w:r w:rsidRPr="005F2D9A">
        <w:t xml:space="preserve"> we are providing you with our responsible officials’ views, the names of the</w:t>
      </w:r>
      <w:r w:rsidRPr="00F7689B">
        <w:t xml:space="preserve"> contact people responsible for corrective action, the corrective action planned, and the anticipated completion date.</w:t>
      </w:r>
    </w:p>
    <w:p w14:paraId="4961FE0C" w14:textId="77777777" w:rsidR="007B5FF9" w:rsidRPr="007B5FF9" w:rsidRDefault="007B5FF9" w:rsidP="006647F5">
      <w:pPr>
        <w:spacing w:after="360"/>
        <w:rPr>
          <w:rFonts w:ascii="Arial" w:hAnsi="Arial"/>
        </w:rPr>
      </w:pPr>
      <w:r w:rsidRPr="007B5FF9">
        <w:rPr>
          <w:rFonts w:ascii="Arial" w:hAnsi="Arial"/>
        </w:rPr>
        <w:t>Sincerely,</w:t>
      </w:r>
    </w:p>
    <w:p w14:paraId="159790C1" w14:textId="4799EFA3" w:rsidR="00E032DA" w:rsidRDefault="006647F5" w:rsidP="007B5FF9">
      <w:pPr>
        <w:rPr>
          <w:rStyle w:val="Placeholder"/>
          <w:caps/>
        </w:rPr>
      </w:pPr>
      <w:r w:rsidRPr="006647F5">
        <w:rPr>
          <w:rStyle w:val="Placeholder"/>
          <w:caps/>
        </w:rPr>
        <w:t>[</w:t>
      </w:r>
      <w:r w:rsidR="005514C2">
        <w:rPr>
          <w:rStyle w:val="Placeholder"/>
        </w:rPr>
        <w:t>District</w:t>
      </w:r>
      <w:r w:rsidRPr="009068EF">
        <w:rPr>
          <w:rStyle w:val="Placeholder"/>
        </w:rPr>
        <w:t xml:space="preserve"> representative’s name]</w:t>
      </w:r>
      <w:r w:rsidRPr="009068EF">
        <w:rPr>
          <w:rStyle w:val="Placeholder"/>
        </w:rPr>
        <w:br/>
        <w:t>[Title]</w:t>
      </w:r>
    </w:p>
    <w:p w14:paraId="202FB948" w14:textId="77777777" w:rsidR="006A6532" w:rsidRDefault="006A6532">
      <w:pPr>
        <w:rPr>
          <w:rFonts w:ascii="Arial" w:hAnsi="Arial"/>
        </w:rPr>
      </w:pPr>
      <w:r>
        <w:br w:type="page"/>
      </w:r>
    </w:p>
    <w:p w14:paraId="6A8CEC41" w14:textId="77777777" w:rsidR="006A6532" w:rsidRDefault="006A6532" w:rsidP="0079422E">
      <w:pPr>
        <w:pStyle w:val="Heading2"/>
      </w:pPr>
      <w:r>
        <w:lastRenderedPageBreak/>
        <w:t>Corrective action plan</w:t>
      </w:r>
    </w:p>
    <w:p w14:paraId="1579D758" w14:textId="4B4D2B8F" w:rsidR="006A6532" w:rsidRPr="006A6532" w:rsidRDefault="006A6532" w:rsidP="0079422E">
      <w:pPr>
        <w:pStyle w:val="Heading3"/>
      </w:pPr>
      <w:r w:rsidRPr="006A6532">
        <w:t>Financial statement findings</w:t>
      </w:r>
    </w:p>
    <w:p w14:paraId="7E470D6E" w14:textId="4838BF3D" w:rsidR="006A6532" w:rsidRPr="00C32040" w:rsidRDefault="006A6532" w:rsidP="0079422E">
      <w:pPr>
        <w:pStyle w:val="Heading4"/>
        <w:rPr>
          <w:color w:val="auto"/>
          <w:szCs w:val="28"/>
        </w:rPr>
      </w:pPr>
      <w:r w:rsidRPr="00C32040">
        <w:rPr>
          <w:color w:val="auto"/>
          <w:szCs w:val="28"/>
        </w:rPr>
        <w:t>20</w:t>
      </w:r>
      <w:r w:rsidRPr="00C32040">
        <w:rPr>
          <w:rStyle w:val="UpdatedThisYear"/>
          <w:b/>
          <w:bCs/>
          <w:color w:val="auto"/>
          <w:szCs w:val="28"/>
        </w:rPr>
        <w:t>26</w:t>
      </w:r>
      <w:r w:rsidRPr="00C32040">
        <w:rPr>
          <w:color w:val="auto"/>
          <w:szCs w:val="28"/>
        </w:rPr>
        <w:t>-</w:t>
      </w:r>
      <w:r w:rsidR="00C32040" w:rsidRPr="00C32040">
        <w:rPr>
          <w:rStyle w:val="Placeholder"/>
          <w:rFonts w:eastAsiaTheme="minorHAnsi" w:cstheme="minorBidi"/>
          <w:b/>
          <w:bCs/>
          <w:iCs w:val="0"/>
          <w:color w:val="auto"/>
          <w:sz w:val="28"/>
          <w:szCs w:val="28"/>
        </w:rPr>
        <w:t>[XX]</w:t>
      </w:r>
    </w:p>
    <w:p w14:paraId="012F54C2" w14:textId="718A54EB" w:rsidR="006A6532" w:rsidRPr="006A6532" w:rsidRDefault="0079422E" w:rsidP="006A6532">
      <w:pPr>
        <w:pStyle w:val="BodyCopy"/>
      </w:pPr>
      <w:r w:rsidRPr="0079422E">
        <w:rPr>
          <w:rStyle w:val="Placeholder"/>
        </w:rPr>
        <w:t>[</w:t>
      </w:r>
      <w:r w:rsidR="006A6532" w:rsidRPr="0079422E">
        <w:rPr>
          <w:rStyle w:val="Placeholder"/>
        </w:rPr>
        <w:t>Subject heading</w:t>
      </w:r>
      <w:r w:rsidRPr="0079422E">
        <w:rPr>
          <w:rStyle w:val="Placeholder"/>
        </w:rPr>
        <w:t>]</w:t>
      </w:r>
      <w:r w:rsidRPr="0079422E">
        <w:rPr>
          <w:rStyle w:val="Placeholder"/>
        </w:rPr>
        <w:br/>
        <w:t>[</w:t>
      </w:r>
      <w:r w:rsidR="006A6532" w:rsidRPr="0079422E">
        <w:rPr>
          <w:rStyle w:val="Placeholder"/>
        </w:rPr>
        <w:t>Name(s) of contact person(s)</w:t>
      </w:r>
      <w:r w:rsidRPr="0079422E">
        <w:rPr>
          <w:rStyle w:val="Placeholder"/>
        </w:rPr>
        <w:t>]</w:t>
      </w:r>
      <w:r>
        <w:br/>
      </w:r>
      <w:r w:rsidR="006A6532" w:rsidRPr="006A6532">
        <w:t>Anticipated completion date:</w:t>
      </w:r>
    </w:p>
    <w:p w14:paraId="0FD340D0" w14:textId="5AC05D54" w:rsidR="006A6532" w:rsidRPr="0079422E" w:rsidRDefault="0079422E" w:rsidP="006A6532">
      <w:pPr>
        <w:pStyle w:val="BodyCopy"/>
        <w:rPr>
          <w:rStyle w:val="Placeholder"/>
        </w:rPr>
      </w:pPr>
      <w:r w:rsidRPr="0079422E">
        <w:rPr>
          <w:rStyle w:val="Placeholder"/>
        </w:rPr>
        <w:t>[</w:t>
      </w:r>
      <w:r w:rsidR="006A6532" w:rsidRPr="0079422E">
        <w:rPr>
          <w:rStyle w:val="Placeholder"/>
        </w:rPr>
        <w:t>Describe the corrective action planned.</w:t>
      </w:r>
      <w:r w:rsidRPr="0079422E">
        <w:rPr>
          <w:rStyle w:val="Placeholder"/>
        </w:rPr>
        <w:t>]</w:t>
      </w:r>
    </w:p>
    <w:p w14:paraId="366A3718" w14:textId="428CDE2D" w:rsidR="006A6532" w:rsidRPr="0079422E" w:rsidRDefault="0079422E" w:rsidP="006A6532">
      <w:pPr>
        <w:pStyle w:val="BodyCopy"/>
        <w:rPr>
          <w:rStyle w:val="Placeholder"/>
        </w:rPr>
      </w:pPr>
      <w:r w:rsidRPr="0079422E">
        <w:rPr>
          <w:rStyle w:val="Placeholder"/>
        </w:rPr>
        <w:t>[</w:t>
      </w:r>
      <w:r w:rsidR="006A6532" w:rsidRPr="0079422E">
        <w:rPr>
          <w:rStyle w:val="Placeholder"/>
        </w:rPr>
        <w:t xml:space="preserve">Omit the above section when there </w:t>
      </w:r>
      <w:proofErr w:type="gramStart"/>
      <w:r w:rsidR="006A6532" w:rsidRPr="0079422E">
        <w:rPr>
          <w:rStyle w:val="Placeholder"/>
        </w:rPr>
        <w:t>were</w:t>
      </w:r>
      <w:proofErr w:type="gramEnd"/>
      <w:r w:rsidR="006A6532" w:rsidRPr="0079422E">
        <w:rPr>
          <w:rStyle w:val="Placeholder"/>
        </w:rPr>
        <w:t xml:space="preserve"> no financial statement findings reported. However, when the Government Auditing Standards report on internal control over financial reporting and on compliance and other matters has been issued separately and included financial statement findings, include the following:</w:t>
      </w:r>
      <w:r w:rsidRPr="0079422E">
        <w:rPr>
          <w:rStyle w:val="Placeholder"/>
        </w:rPr>
        <w:t>]</w:t>
      </w:r>
    </w:p>
    <w:p w14:paraId="23D0564B" w14:textId="34A04BA2" w:rsidR="006A6532" w:rsidRPr="006A6532" w:rsidRDefault="00A938B3" w:rsidP="006A6532">
      <w:pPr>
        <w:pStyle w:val="BodyCopy"/>
      </w:pPr>
      <w:r w:rsidRPr="00A938B3">
        <w:t xml:space="preserve">The corrective action plan for financial statement findings was included in the separately issued report on internal control over financial reporting and on compliance and other matters based on an audit of basic financial statements performed in accordance with </w:t>
      </w:r>
      <w:r w:rsidR="006A6532" w:rsidRPr="0079422E">
        <w:rPr>
          <w:i/>
          <w:iCs/>
        </w:rPr>
        <w:t>Government Auditing Standards</w:t>
      </w:r>
      <w:r w:rsidR="006A6532" w:rsidRPr="006A6532">
        <w:t>.</w:t>
      </w:r>
    </w:p>
    <w:p w14:paraId="0A8B50D1" w14:textId="77777777" w:rsidR="006A6532" w:rsidRPr="006A6532" w:rsidRDefault="006A6532" w:rsidP="0079422E">
      <w:pPr>
        <w:pStyle w:val="Heading3"/>
      </w:pPr>
      <w:r w:rsidRPr="006A6532">
        <w:t xml:space="preserve">Federal award findings and </w:t>
      </w:r>
      <w:proofErr w:type="gramStart"/>
      <w:r w:rsidRPr="006A6532">
        <w:t>questioned costs</w:t>
      </w:r>
      <w:proofErr w:type="gramEnd"/>
    </w:p>
    <w:p w14:paraId="1DA8260A" w14:textId="7172F360" w:rsidR="006A6532" w:rsidRPr="00C32040" w:rsidRDefault="006A6532" w:rsidP="0079422E">
      <w:pPr>
        <w:pStyle w:val="Heading4"/>
        <w:rPr>
          <w:color w:val="auto"/>
        </w:rPr>
      </w:pPr>
      <w:r w:rsidRPr="00C32040">
        <w:rPr>
          <w:color w:val="auto"/>
        </w:rPr>
        <w:t>20</w:t>
      </w:r>
      <w:r w:rsidRPr="00C32040">
        <w:rPr>
          <w:rStyle w:val="UpdatedThisYear"/>
          <w:b/>
          <w:bCs/>
          <w:color w:val="auto"/>
        </w:rPr>
        <w:t>26</w:t>
      </w:r>
      <w:r w:rsidRPr="00C32040">
        <w:rPr>
          <w:color w:val="auto"/>
        </w:rPr>
        <w:t>-1</w:t>
      </w:r>
      <w:r w:rsidR="00C32040" w:rsidRPr="00C32040">
        <w:rPr>
          <w:rStyle w:val="Placeholder"/>
          <w:rFonts w:eastAsiaTheme="minorHAnsi" w:cstheme="minorBidi"/>
          <w:b/>
          <w:bCs/>
          <w:iCs w:val="0"/>
          <w:color w:val="auto"/>
          <w:sz w:val="28"/>
          <w:szCs w:val="28"/>
        </w:rPr>
        <w:t>[XX]</w:t>
      </w:r>
    </w:p>
    <w:p w14:paraId="0F40ABA1" w14:textId="0BF414F5" w:rsidR="006A6532" w:rsidRPr="006A6532" w:rsidRDefault="006A6532" w:rsidP="006A6532">
      <w:pPr>
        <w:pStyle w:val="BodyCopy"/>
      </w:pPr>
      <w:r w:rsidRPr="006A6532">
        <w:t>Assistance Listings number and program name:</w:t>
      </w:r>
      <w:r w:rsidRPr="006A6532">
        <w:tab/>
        <w:t xml:space="preserve">                                                           </w:t>
      </w:r>
      <w:r w:rsidR="0079422E">
        <w:br/>
      </w:r>
      <w:r w:rsidR="0079422E" w:rsidRPr="0079422E">
        <w:rPr>
          <w:rStyle w:val="Placeholder"/>
        </w:rPr>
        <w:t>[</w:t>
      </w:r>
      <w:r w:rsidRPr="0079422E">
        <w:rPr>
          <w:rStyle w:val="Placeholder"/>
        </w:rPr>
        <w:t>Name(s) of contact person(s)</w:t>
      </w:r>
      <w:r w:rsidR="0079422E" w:rsidRPr="0079422E">
        <w:rPr>
          <w:rStyle w:val="Placeholder"/>
        </w:rPr>
        <w:t>]</w:t>
      </w:r>
      <w:r w:rsidR="003E118C">
        <w:br/>
      </w:r>
      <w:r w:rsidRPr="006A6532">
        <w:t xml:space="preserve">Anticipated completion date: </w:t>
      </w:r>
    </w:p>
    <w:p w14:paraId="3F04FCB5" w14:textId="184682C2" w:rsidR="006A6532" w:rsidRPr="0028617C" w:rsidRDefault="003E118C" w:rsidP="006A6532">
      <w:pPr>
        <w:pStyle w:val="BodyCopy"/>
        <w:rPr>
          <w:rStyle w:val="Placeholder"/>
        </w:rPr>
      </w:pPr>
      <w:r w:rsidRPr="0028617C">
        <w:rPr>
          <w:rStyle w:val="Placeholder"/>
        </w:rPr>
        <w:t>[</w:t>
      </w:r>
      <w:r w:rsidR="006A6532" w:rsidRPr="0028617C">
        <w:rPr>
          <w:rStyle w:val="Placeholder"/>
        </w:rPr>
        <w:t>Describe the corrective action planned.</w:t>
      </w:r>
      <w:r w:rsidR="0028617C" w:rsidRPr="0028617C">
        <w:rPr>
          <w:rStyle w:val="Placeholder"/>
        </w:rPr>
        <w:t>]</w:t>
      </w:r>
    </w:p>
    <w:p w14:paraId="3D5F6E97" w14:textId="55119FE8" w:rsidR="006A6532" w:rsidRPr="0028617C" w:rsidRDefault="0028617C" w:rsidP="006A6532">
      <w:pPr>
        <w:pStyle w:val="BodyCopy"/>
        <w:rPr>
          <w:rStyle w:val="Placeholder"/>
        </w:rPr>
      </w:pPr>
      <w:r w:rsidRPr="0028617C">
        <w:rPr>
          <w:rStyle w:val="Placeholder"/>
        </w:rPr>
        <w:t>[</w:t>
      </w:r>
      <w:r w:rsidR="006A6532" w:rsidRPr="0028617C">
        <w:rPr>
          <w:rStyle w:val="Placeholder"/>
        </w:rPr>
        <w:t xml:space="preserve">If the </w:t>
      </w:r>
      <w:r w:rsidR="0092408D">
        <w:rPr>
          <w:rStyle w:val="Placeholder"/>
        </w:rPr>
        <w:t>District</w:t>
      </w:r>
      <w:r w:rsidR="006A6532" w:rsidRPr="0028617C">
        <w:rPr>
          <w:rStyle w:val="Placeholder"/>
        </w:rPr>
        <w:t xml:space="preserve"> does not agree with an audit finding or believes corrective action is not required, then its corrective action plan must include an explanation and specific reasons why it does not agree with the finding or believes corrective action is not required. Uniform Guidance 2 CFR §200.511(c)</w:t>
      </w:r>
      <w:r w:rsidRPr="0028617C">
        <w:rPr>
          <w:rStyle w:val="Placeholder"/>
        </w:rPr>
        <w:t>]</w:t>
      </w:r>
    </w:p>
    <w:p w14:paraId="6FED085F" w14:textId="64B287F8" w:rsidR="00075A77" w:rsidRDefault="0028617C" w:rsidP="006A6532">
      <w:pPr>
        <w:pStyle w:val="BodyCopy"/>
        <w:rPr>
          <w:rStyle w:val="Placeholder"/>
        </w:rPr>
      </w:pPr>
      <w:r w:rsidRPr="0028617C">
        <w:rPr>
          <w:rStyle w:val="Placeholder"/>
        </w:rPr>
        <w:t>[</w:t>
      </w:r>
      <w:r w:rsidR="006A6532" w:rsidRPr="0028617C">
        <w:rPr>
          <w:rStyle w:val="Placeholder"/>
        </w:rPr>
        <w:t>When the audited entity’s comments are inconsistent or in conflict with the findings, conclusions, or recommendations in the draft report, the auditors should evaluate the validity of the audited entity’s comments. If the auditors disagree with the comments, they should explain in the report their reasons for disagreement. Conversely, the auditors should modify their report as necessary if they find the comments valid and supported by sufficient, appropriate evidence (</w:t>
      </w:r>
      <w:r w:rsidR="006A6532" w:rsidRPr="004F537B">
        <w:rPr>
          <w:rStyle w:val="Placeholder"/>
          <w:i/>
          <w:iCs/>
        </w:rPr>
        <w:t>Government Auditing Standards 2024 version</w:t>
      </w:r>
      <w:r w:rsidR="006A6532" w:rsidRPr="0028617C">
        <w:rPr>
          <w:rStyle w:val="Placeholder"/>
        </w:rPr>
        <w:t>, paragraph 6.60).</w:t>
      </w:r>
      <w:r w:rsidRPr="0028617C">
        <w:rPr>
          <w:rStyle w:val="Placeholder"/>
        </w:rPr>
        <w:t>]</w:t>
      </w:r>
    </w:p>
    <w:p w14:paraId="0BB28B33" w14:textId="7E78C82C" w:rsidR="009068EF" w:rsidRDefault="009068EF">
      <w:pPr>
        <w:rPr>
          <w:rFonts w:ascii="Arial" w:hAnsi="Arial"/>
        </w:rPr>
      </w:pPr>
      <w:r>
        <w:br w:type="page"/>
      </w:r>
    </w:p>
    <w:p w14:paraId="39967BB0" w14:textId="05CA0AA6" w:rsidR="009068EF" w:rsidRPr="00E00F37" w:rsidRDefault="009068EF" w:rsidP="00055ED1">
      <w:pPr>
        <w:pStyle w:val="Heading1"/>
        <w:rPr>
          <w:rStyle w:val="Placeholder"/>
          <w:b/>
          <w:bCs/>
          <w:sz w:val="32"/>
          <w:szCs w:val="48"/>
        </w:rPr>
      </w:pPr>
      <w:r w:rsidRPr="00E00F37">
        <w:rPr>
          <w:rStyle w:val="Placeholder"/>
          <w:b/>
          <w:bCs/>
          <w:sz w:val="32"/>
          <w:szCs w:val="48"/>
        </w:rPr>
        <w:lastRenderedPageBreak/>
        <w:t xml:space="preserve">[Sample </w:t>
      </w:r>
      <w:r w:rsidRPr="00055ED1">
        <w:rPr>
          <w:rStyle w:val="Placeholder"/>
          <w:b/>
          <w:bCs/>
          <w:sz w:val="32"/>
          <w:szCs w:val="48"/>
        </w:rPr>
        <w:t>transmittal</w:t>
      </w:r>
      <w:r w:rsidRPr="00E00F37">
        <w:rPr>
          <w:rStyle w:val="Placeholder"/>
          <w:b/>
          <w:bCs/>
          <w:sz w:val="32"/>
          <w:szCs w:val="48"/>
        </w:rPr>
        <w:t xml:space="preserve"> letter for the </w:t>
      </w:r>
      <w:r w:rsidR="00076C28" w:rsidRPr="00076C28">
        <w:rPr>
          <w:rStyle w:val="Placeholder"/>
          <w:b/>
          <w:bCs/>
          <w:sz w:val="32"/>
          <w:szCs w:val="48"/>
        </w:rPr>
        <w:t>auditee’s summary schedule of prior audit findings</w:t>
      </w:r>
      <w:r w:rsidRPr="00E00F37">
        <w:rPr>
          <w:rStyle w:val="Placeholder"/>
          <w:b/>
          <w:bCs/>
          <w:sz w:val="32"/>
          <w:szCs w:val="48"/>
        </w:rPr>
        <w:t>]</w:t>
      </w:r>
    </w:p>
    <w:p w14:paraId="5D13E8ED" w14:textId="77777777" w:rsidR="009068EF" w:rsidRPr="009068EF" w:rsidRDefault="009068EF" w:rsidP="009068EF">
      <w:pPr>
        <w:jc w:val="center"/>
        <w:rPr>
          <w:rStyle w:val="Placeholder"/>
        </w:rPr>
      </w:pPr>
      <w:r w:rsidRPr="00E00F37">
        <w:rPr>
          <w:rStyle w:val="Placeholder"/>
          <w:caps/>
        </w:rPr>
        <w:t>[</w:t>
      </w:r>
      <w:r w:rsidRPr="009068EF">
        <w:rPr>
          <w:rStyle w:val="Placeholder"/>
        </w:rPr>
        <w:t>Letterhead]</w:t>
      </w:r>
    </w:p>
    <w:p w14:paraId="5FDBABB4" w14:textId="77777777" w:rsidR="009068EF" w:rsidRPr="009068EF" w:rsidRDefault="009068EF" w:rsidP="009068EF">
      <w:pPr>
        <w:spacing w:after="360"/>
        <w:jc w:val="center"/>
        <w:rPr>
          <w:rStyle w:val="Placeholder"/>
        </w:rPr>
      </w:pPr>
      <w:r w:rsidRPr="009068EF">
        <w:rPr>
          <w:rStyle w:val="Placeholder"/>
        </w:rPr>
        <w:t>[Date]</w:t>
      </w:r>
    </w:p>
    <w:p w14:paraId="09570FE8" w14:textId="77777777" w:rsidR="009068EF" w:rsidRPr="007B5FF9" w:rsidRDefault="009068EF" w:rsidP="009068EF">
      <w:pPr>
        <w:pStyle w:val="BodyCopy"/>
      </w:pPr>
      <w:r w:rsidRPr="007B5FF9">
        <w:t>Lindsey A. Perry</w:t>
      </w:r>
      <w:r>
        <w:br/>
      </w:r>
      <w:r w:rsidRPr="007B5FF9">
        <w:t>Arizona Auditor General</w:t>
      </w:r>
      <w:r>
        <w:br/>
      </w:r>
      <w:r w:rsidRPr="007B5FF9">
        <w:t>2910 N. 44th St., Ste. 410</w:t>
      </w:r>
      <w:r>
        <w:br/>
      </w:r>
      <w:r w:rsidRPr="007B5FF9">
        <w:t>Phoenix, AZ  85018</w:t>
      </w:r>
    </w:p>
    <w:p w14:paraId="6C09DFE4" w14:textId="77777777" w:rsidR="009068EF" w:rsidRPr="007B5FF9" w:rsidRDefault="009068EF" w:rsidP="009068EF">
      <w:pPr>
        <w:pStyle w:val="BodyCopy"/>
      </w:pPr>
      <w:r w:rsidRPr="007B5FF9">
        <w:t>Dear Ms. Perry:</w:t>
      </w:r>
    </w:p>
    <w:p w14:paraId="3D3CE1EF" w14:textId="77777777" w:rsidR="0066669A" w:rsidRPr="00D05BD1" w:rsidRDefault="0066669A" w:rsidP="0066669A">
      <w:pPr>
        <w:pStyle w:val="BodyCopy"/>
      </w:pPr>
      <w:r w:rsidRPr="00D05BD1">
        <w:t xml:space="preserve">We have prepared the accompanying </w:t>
      </w:r>
      <w:r>
        <w:t>s</w:t>
      </w:r>
      <w:r w:rsidRPr="00D05BD1">
        <w:t xml:space="preserve">ummary </w:t>
      </w:r>
      <w:r>
        <w:t>s</w:t>
      </w:r>
      <w:r w:rsidRPr="00D05BD1">
        <w:t xml:space="preserve">chedule of </w:t>
      </w:r>
      <w:r>
        <w:t>p</w:t>
      </w:r>
      <w:r w:rsidRPr="00D05BD1">
        <w:t xml:space="preserve">rior </w:t>
      </w:r>
      <w:r w:rsidRPr="009438DE">
        <w:t xml:space="preserve">audit findings as required by the audit requirements of Title 2 U.S. Code of Federal Regulations Part 200, </w:t>
      </w:r>
      <w:r w:rsidRPr="009438DE">
        <w:rPr>
          <w:i/>
        </w:rPr>
        <w:t>Uniform Administrative Requirements, Cost Principles, and Audit Requirements for Federal Awards</w:t>
      </w:r>
      <w:r w:rsidRPr="009438DE">
        <w:t xml:space="preserve">. Specifically, we are reporting the status of audit findings included in the prior </w:t>
      </w:r>
      <w:proofErr w:type="gramStart"/>
      <w:r w:rsidRPr="009438DE">
        <w:t>audit’s</w:t>
      </w:r>
      <w:proofErr w:type="gramEnd"/>
      <w:r w:rsidRPr="009438DE">
        <w:t xml:space="preserve"> schedule of findings and questioned costs. This</w:t>
      </w:r>
      <w:r w:rsidRPr="00D05BD1">
        <w:t xml:space="preserve"> schedule also </w:t>
      </w:r>
      <w:r w:rsidRPr="00F7689B">
        <w:t xml:space="preserve">includes the status of audit findings reported in the prior audit’s </w:t>
      </w:r>
      <w:r>
        <w:t>s</w:t>
      </w:r>
      <w:r w:rsidRPr="00F7689B">
        <w:t xml:space="preserve">ummary </w:t>
      </w:r>
      <w:r>
        <w:t>s</w:t>
      </w:r>
      <w:r w:rsidRPr="00F7689B">
        <w:t xml:space="preserve">chedule of </w:t>
      </w:r>
      <w:r>
        <w:t>p</w:t>
      </w:r>
      <w:r w:rsidRPr="00F7689B">
        <w:t xml:space="preserve">rior </w:t>
      </w:r>
      <w:r>
        <w:t>a</w:t>
      </w:r>
      <w:r w:rsidRPr="00F7689B">
        <w:t xml:space="preserve">udit </w:t>
      </w:r>
      <w:r>
        <w:t>f</w:t>
      </w:r>
      <w:r w:rsidRPr="00F7689B">
        <w:t>indings that were not corrected.</w:t>
      </w:r>
    </w:p>
    <w:p w14:paraId="76CB1F1F" w14:textId="77777777" w:rsidR="009068EF" w:rsidRPr="007B5FF9" w:rsidRDefault="009068EF" w:rsidP="009068EF">
      <w:pPr>
        <w:spacing w:after="360"/>
        <w:rPr>
          <w:rFonts w:ascii="Arial" w:hAnsi="Arial"/>
        </w:rPr>
      </w:pPr>
      <w:r w:rsidRPr="007B5FF9">
        <w:rPr>
          <w:rFonts w:ascii="Arial" w:hAnsi="Arial"/>
        </w:rPr>
        <w:t>Sincerely,</w:t>
      </w:r>
    </w:p>
    <w:p w14:paraId="137A77D0" w14:textId="322C60B5" w:rsidR="00076C28" w:rsidRPr="00055ED1" w:rsidRDefault="009068EF">
      <w:pPr>
        <w:rPr>
          <w:rFonts w:ascii="Arial" w:hAnsi="Arial"/>
          <w:b/>
          <w:caps/>
          <w:shd w:val="clear" w:color="auto" w:fill="FFE093"/>
        </w:rPr>
      </w:pPr>
      <w:r w:rsidRPr="006647F5">
        <w:rPr>
          <w:rStyle w:val="Placeholder"/>
          <w:caps/>
        </w:rPr>
        <w:t>[</w:t>
      </w:r>
      <w:r w:rsidR="0066669A">
        <w:rPr>
          <w:rStyle w:val="Placeholder"/>
        </w:rPr>
        <w:t>District</w:t>
      </w:r>
      <w:r w:rsidRPr="009068EF">
        <w:rPr>
          <w:rStyle w:val="Placeholder"/>
        </w:rPr>
        <w:t xml:space="preserve"> representative’s name]</w:t>
      </w:r>
      <w:r w:rsidRPr="009068EF">
        <w:rPr>
          <w:rStyle w:val="Placeholder"/>
        </w:rPr>
        <w:br/>
        <w:t>[Title]</w:t>
      </w:r>
      <w:r w:rsidR="00076C28">
        <w:br w:type="page"/>
      </w:r>
    </w:p>
    <w:p w14:paraId="74CEC6E4" w14:textId="77777777" w:rsidR="00303437" w:rsidRDefault="00303437" w:rsidP="00303437">
      <w:pPr>
        <w:pStyle w:val="Heading2"/>
      </w:pPr>
      <w:r w:rsidRPr="0013647D">
        <w:lastRenderedPageBreak/>
        <w:t>Summary schedule of prior audit findings</w:t>
      </w:r>
    </w:p>
    <w:p w14:paraId="1EA4A129" w14:textId="4C6E3A22" w:rsidR="003D18AD" w:rsidRDefault="00DD0F42" w:rsidP="00DD0F42">
      <w:pPr>
        <w:pStyle w:val="UserInstructionSections"/>
      </w:pPr>
      <w:r w:rsidRPr="00DD0F42">
        <w:t>User instructions:</w:t>
      </w:r>
    </w:p>
    <w:p w14:paraId="41EEB15D" w14:textId="69819885" w:rsidR="00DD0F42" w:rsidRPr="00DD0F42" w:rsidRDefault="00DD0F42" w:rsidP="00DD0F42">
      <w:pPr>
        <w:pStyle w:val="UserInstructions"/>
      </w:pPr>
      <w:r w:rsidRPr="00DD0F42">
        <w:t xml:space="preserve">For each finding in this schedule: </w:t>
      </w:r>
    </w:p>
    <w:p w14:paraId="7D171FFD" w14:textId="77777777" w:rsidR="00DD0F42" w:rsidRPr="00DD0F42" w:rsidRDefault="00DD0F42" w:rsidP="00DD0F42">
      <w:pPr>
        <w:pStyle w:val="UserInstructionBullets"/>
      </w:pPr>
      <w:r w:rsidRPr="00DD0F42">
        <w:t xml:space="preserve">If the status is fully corrected, no further explanation is necessary. </w:t>
      </w:r>
    </w:p>
    <w:p w14:paraId="7B3319A1" w14:textId="77777777" w:rsidR="00DD0F42" w:rsidRPr="00DD0F42" w:rsidRDefault="00DD0F42" w:rsidP="00DD0F42">
      <w:pPr>
        <w:pStyle w:val="UserInstructionBullets"/>
      </w:pPr>
      <w:r w:rsidRPr="00DD0F42">
        <w:t xml:space="preserve">If the status is partially corrected, the </w:t>
      </w:r>
      <w:proofErr w:type="gramStart"/>
      <w:r w:rsidRPr="00DD0F42">
        <w:t>District</w:t>
      </w:r>
      <w:proofErr w:type="gramEnd"/>
      <w:r w:rsidRPr="00DD0F42">
        <w:t xml:space="preserve"> should describe the reasons for the finding's recurrence, the partial action taken, and the remaining planned action. </w:t>
      </w:r>
    </w:p>
    <w:p w14:paraId="726B24E7" w14:textId="77777777" w:rsidR="00DD0F42" w:rsidRPr="00DD0F42" w:rsidRDefault="00DD0F42" w:rsidP="00DD0F42">
      <w:pPr>
        <w:pStyle w:val="UserInstructionBullets"/>
      </w:pPr>
      <w:r w:rsidRPr="00DD0F42">
        <w:t xml:space="preserve">If the status is not corrected, the </w:t>
      </w:r>
      <w:proofErr w:type="gramStart"/>
      <w:r w:rsidRPr="00DD0F42">
        <w:t>District</w:t>
      </w:r>
      <w:proofErr w:type="gramEnd"/>
      <w:r w:rsidRPr="00DD0F42">
        <w:t xml:space="preserve"> should describe the reasons for the finding's recurrence and the planned action. </w:t>
      </w:r>
    </w:p>
    <w:p w14:paraId="1373B605" w14:textId="77777777" w:rsidR="00DD0F42" w:rsidRPr="00DD0F42" w:rsidRDefault="00DD0F42" w:rsidP="00DD0F42">
      <w:pPr>
        <w:pStyle w:val="UserInstructionBullets"/>
      </w:pPr>
      <w:r w:rsidRPr="00DD0F42">
        <w:t xml:space="preserve">If the District took corrective action that was significantly different from the corrective action it previously reported in a corrective action plan or in a federal </w:t>
      </w:r>
      <w:proofErr w:type="gramStart"/>
      <w:r w:rsidRPr="00DD0F42">
        <w:t>agency’s</w:t>
      </w:r>
      <w:proofErr w:type="gramEnd"/>
      <w:r w:rsidRPr="00DD0F42">
        <w:t xml:space="preserve"> or pass-through entity’s management decision, the </w:t>
      </w:r>
      <w:proofErr w:type="gramStart"/>
      <w:r w:rsidRPr="00DD0F42">
        <w:t>District</w:t>
      </w:r>
      <w:proofErr w:type="gramEnd"/>
      <w:r w:rsidRPr="00DD0F42">
        <w:t xml:space="preserve"> should explain the action taken and why it was different. </w:t>
      </w:r>
    </w:p>
    <w:p w14:paraId="591A9A48" w14:textId="77777777" w:rsidR="00DD0F42" w:rsidRPr="00DD0F42" w:rsidRDefault="00DD0F42" w:rsidP="00DD0F42">
      <w:pPr>
        <w:pStyle w:val="UserInstructionBullets"/>
      </w:pPr>
      <w:r w:rsidRPr="00DD0F42">
        <w:t xml:space="preserve">If the District believes the finding is no longer valid or does not warrant further action, it should describe the reasons for this position. A valid reason for considering an audit finding as not warranting further action is that </w:t>
      </w:r>
      <w:proofErr w:type="gramStart"/>
      <w:r w:rsidRPr="00DD0F42">
        <w:t>all of</w:t>
      </w:r>
      <w:proofErr w:type="gramEnd"/>
      <w:r w:rsidRPr="00DD0F42">
        <w:t xml:space="preserve"> the following have occurred:</w:t>
      </w:r>
    </w:p>
    <w:p w14:paraId="6C9DAC65" w14:textId="77777777" w:rsidR="00DD0F42" w:rsidRPr="00DD0F42" w:rsidRDefault="00DD0F42" w:rsidP="00DD0F42">
      <w:pPr>
        <w:pStyle w:val="UserInstructionBullets"/>
      </w:pPr>
      <w:r w:rsidRPr="00DD0F42">
        <w:t xml:space="preserve">Two years have passed since the </w:t>
      </w:r>
      <w:proofErr w:type="gramStart"/>
      <w:r w:rsidRPr="00DD0F42">
        <w:t>District</w:t>
      </w:r>
      <w:proofErr w:type="gramEnd"/>
      <w:r w:rsidRPr="00DD0F42">
        <w:t xml:space="preserve"> submitted the audit report in which the finding occurred to the Federal Audit Clearinghouse.</w:t>
      </w:r>
    </w:p>
    <w:p w14:paraId="77EBA2A3" w14:textId="77677C88" w:rsidR="00DD0F42" w:rsidRPr="00DD0F42" w:rsidRDefault="003818AB" w:rsidP="00DD0F42">
      <w:pPr>
        <w:pStyle w:val="UserInstructionBulletsL2"/>
      </w:pPr>
      <w:r w:rsidRPr="003818AB">
        <w:t>○</w:t>
      </w:r>
      <w:r w:rsidRPr="003818AB">
        <w:tab/>
      </w:r>
      <w:r w:rsidR="00DD0F42" w:rsidRPr="00DD0F42">
        <w:t xml:space="preserve">A federal agency or pass-through entity is not currently following up with the auditee on the audit </w:t>
      </w:r>
      <w:proofErr w:type="gramStart"/>
      <w:r w:rsidR="00DD0F42" w:rsidRPr="00DD0F42">
        <w:t>finding</w:t>
      </w:r>
      <w:proofErr w:type="gramEnd"/>
      <w:r w:rsidR="00DD0F42" w:rsidRPr="00DD0F42">
        <w:t>.</w:t>
      </w:r>
    </w:p>
    <w:p w14:paraId="25CB4279" w14:textId="30C6FC1F" w:rsidR="00DD0F42" w:rsidRPr="00DD0F42" w:rsidRDefault="003818AB" w:rsidP="00DD0F42">
      <w:pPr>
        <w:pStyle w:val="UserInstructionBulletsL2"/>
      </w:pPr>
      <w:r w:rsidRPr="003818AB">
        <w:t>○</w:t>
      </w:r>
      <w:r w:rsidRPr="003818AB">
        <w:tab/>
      </w:r>
      <w:r w:rsidR="00DD0F42" w:rsidRPr="00DD0F42">
        <w:t>A federal agency or pass-through entity did not issue a management decision.</w:t>
      </w:r>
    </w:p>
    <w:p w14:paraId="0DCD3EC9" w14:textId="77777777" w:rsidR="00FB5354" w:rsidRDefault="00FB5354" w:rsidP="007B4C6D">
      <w:pPr>
        <w:pStyle w:val="Heading3"/>
      </w:pPr>
      <w:r>
        <w:t>Status of financial statement findings</w:t>
      </w:r>
    </w:p>
    <w:p w14:paraId="15EE64C9" w14:textId="050D7D16" w:rsidR="00FB5354" w:rsidRPr="00490095" w:rsidRDefault="00490095" w:rsidP="00FB5354">
      <w:pPr>
        <w:pStyle w:val="BodyCopy"/>
        <w:rPr>
          <w:rStyle w:val="Placeholder"/>
        </w:rPr>
      </w:pPr>
      <w:r w:rsidRPr="00490095">
        <w:rPr>
          <w:rStyle w:val="Placeholder"/>
        </w:rPr>
        <w:t>[</w:t>
      </w:r>
      <w:r w:rsidR="00FB5354" w:rsidRPr="00490095">
        <w:rPr>
          <w:rStyle w:val="Placeholder"/>
        </w:rPr>
        <w:t>Subject heading</w:t>
      </w:r>
      <w:r w:rsidR="007B4C6D" w:rsidRPr="00490095">
        <w:rPr>
          <w:rStyle w:val="Placeholder"/>
        </w:rPr>
        <w:t>]</w:t>
      </w:r>
    </w:p>
    <w:p w14:paraId="759D3C99" w14:textId="435E7612" w:rsidR="00FB5354" w:rsidRDefault="00FB5354" w:rsidP="00FB5354">
      <w:pPr>
        <w:pStyle w:val="BodyCopy"/>
      </w:pPr>
      <w:r>
        <w:t xml:space="preserve">Finding number: </w:t>
      </w:r>
      <w:r w:rsidR="00490095" w:rsidRPr="00490095">
        <w:rPr>
          <w:rStyle w:val="Placeholder"/>
        </w:rPr>
        <w:t>[</w:t>
      </w:r>
      <w:r w:rsidRPr="00490095">
        <w:rPr>
          <w:rStyle w:val="Placeholder"/>
        </w:rPr>
        <w:t xml:space="preserve">Use itemized number from most recent prior year report and list only the most recent prior year’s finding number. Further, the </w:t>
      </w:r>
      <w:r w:rsidR="00D82ED2">
        <w:rPr>
          <w:rStyle w:val="Placeholder"/>
        </w:rPr>
        <w:t>District</w:t>
      </w:r>
      <w:r w:rsidRPr="00490095">
        <w:rPr>
          <w:rStyle w:val="Placeholder"/>
        </w:rPr>
        <w:t xml:space="preserve"> should also disclose the initial year this finding occurred in accordance with 2 CFR 200.511(a).</w:t>
      </w:r>
      <w:r w:rsidR="00490095" w:rsidRPr="00490095">
        <w:rPr>
          <w:rStyle w:val="Placeholder"/>
        </w:rPr>
        <w:t>]</w:t>
      </w:r>
      <w:r>
        <w:t xml:space="preserve"> This finding initially occurred in fiscal year 20</w:t>
      </w:r>
      <w:r w:rsidR="00490095" w:rsidRPr="00490095">
        <w:rPr>
          <w:rStyle w:val="Placeholder"/>
        </w:rPr>
        <w:t>[</w:t>
      </w:r>
      <w:r w:rsidRPr="00490095">
        <w:rPr>
          <w:rStyle w:val="Placeholder"/>
        </w:rPr>
        <w:t>XX</w:t>
      </w:r>
      <w:r w:rsidR="00490095" w:rsidRPr="00490095">
        <w:rPr>
          <w:rStyle w:val="Placeholder"/>
        </w:rPr>
        <w:t>]</w:t>
      </w:r>
      <w:r>
        <w:t>.</w:t>
      </w:r>
    </w:p>
    <w:p w14:paraId="7A888F68" w14:textId="76271402" w:rsidR="00FB5354" w:rsidRDefault="00FB5354" w:rsidP="00FB5354">
      <w:pPr>
        <w:pStyle w:val="BodyCopy"/>
      </w:pPr>
      <w:r>
        <w:t xml:space="preserve">Status: </w:t>
      </w:r>
      <w:r w:rsidR="00490095" w:rsidRPr="00490095">
        <w:rPr>
          <w:rStyle w:val="Placeholder"/>
        </w:rPr>
        <w:t>[</w:t>
      </w:r>
      <w:r w:rsidRPr="00490095">
        <w:rPr>
          <w:rStyle w:val="Placeholder"/>
        </w:rPr>
        <w:t>Choose one of the following:</w:t>
      </w:r>
      <w:r w:rsidR="00490095" w:rsidRPr="00490095">
        <w:rPr>
          <w:rStyle w:val="Placeholder"/>
        </w:rPr>
        <w:t>]</w:t>
      </w:r>
      <w:r>
        <w:t xml:space="preserve"> Fully corrected, partially corrected, not corrected, significantly different corrective action, or no longer valid.</w:t>
      </w:r>
    </w:p>
    <w:p w14:paraId="63F27FC4" w14:textId="00A478DF" w:rsidR="00FB5354" w:rsidRPr="00490095" w:rsidRDefault="00303EAE" w:rsidP="00FB5354">
      <w:pPr>
        <w:pStyle w:val="BodyCopy"/>
        <w:rPr>
          <w:rStyle w:val="Placeholder"/>
        </w:rPr>
      </w:pPr>
      <w:r>
        <w:rPr>
          <w:rStyle w:val="Placeholder"/>
        </w:rPr>
        <w:t>[</w:t>
      </w:r>
      <w:r w:rsidRPr="00303EAE">
        <w:rPr>
          <w:rStyle w:val="Placeholder"/>
        </w:rPr>
        <w:t xml:space="preserve">Explanation, if required. When audit findings were not corrected or were only partially corrected, the summary schedule must describe the reasons for the </w:t>
      </w:r>
      <w:proofErr w:type="gramStart"/>
      <w:r w:rsidRPr="00303EAE">
        <w:rPr>
          <w:rStyle w:val="Placeholder"/>
        </w:rPr>
        <w:t>finding's recurrence</w:t>
      </w:r>
      <w:proofErr w:type="gramEnd"/>
      <w:r w:rsidRPr="00303EAE">
        <w:rPr>
          <w:rStyle w:val="Placeholder"/>
        </w:rPr>
        <w:t xml:space="preserve"> and planned corrective action, and any partial corrective action taken. When corrective action taken is significantly different from corrective action previously reported in a corrective action plan or in the federal agency's or pass-through entity's </w:t>
      </w:r>
      <w:r w:rsidRPr="00303EAE">
        <w:rPr>
          <w:rStyle w:val="Placeholder"/>
        </w:rPr>
        <w:lastRenderedPageBreak/>
        <w:t>management decision, the summary schedule must provide an explanation (2 CFR §200.511[b][2]). See 2 CFR §200.511 for more information</w:t>
      </w:r>
      <w:r w:rsidR="00FB5354" w:rsidRPr="00490095">
        <w:rPr>
          <w:rStyle w:val="Placeholder"/>
        </w:rPr>
        <w:t>.</w:t>
      </w:r>
      <w:r w:rsidR="00490095" w:rsidRPr="00490095">
        <w:rPr>
          <w:rStyle w:val="Placeholder"/>
        </w:rPr>
        <w:t>]</w:t>
      </w:r>
    </w:p>
    <w:p w14:paraId="691C6D20" w14:textId="77777777" w:rsidR="00FB5354" w:rsidRDefault="00FB5354" w:rsidP="00490095">
      <w:pPr>
        <w:pStyle w:val="Heading3"/>
      </w:pPr>
      <w:r>
        <w:t>Status of federal award findings and questioned costs</w:t>
      </w:r>
    </w:p>
    <w:p w14:paraId="02934630" w14:textId="77777777" w:rsidR="00FB5354" w:rsidRDefault="00FB5354" w:rsidP="00FB5354">
      <w:pPr>
        <w:pStyle w:val="BodyCopy"/>
      </w:pPr>
      <w:r>
        <w:t>Assistance Listings number and program name:</w:t>
      </w:r>
    </w:p>
    <w:p w14:paraId="5CAC0E0C" w14:textId="1E2C48DE" w:rsidR="00FB5354" w:rsidRDefault="00FB5354" w:rsidP="00FB5354">
      <w:pPr>
        <w:pStyle w:val="BodyCopy"/>
      </w:pPr>
      <w:r>
        <w:t xml:space="preserve">Finding number: </w:t>
      </w:r>
      <w:r w:rsidR="00490095" w:rsidRPr="00490095">
        <w:rPr>
          <w:rStyle w:val="Placeholder"/>
        </w:rPr>
        <w:t>[</w:t>
      </w:r>
      <w:r w:rsidR="009A4D8D" w:rsidRPr="009A4D8D">
        <w:rPr>
          <w:rStyle w:val="Placeholder"/>
        </w:rPr>
        <w:t>Use itemized number from most recent prior year report and list only the most recent prior year’s finding number. Further, the District should also disclose the initial year this finding occurred in accordance with 2 CFR §200.511(a</w:t>
      </w:r>
      <w:r w:rsidRPr="00490095">
        <w:rPr>
          <w:rStyle w:val="Placeholder"/>
        </w:rPr>
        <w:t>)</w:t>
      </w:r>
      <w:r w:rsidR="00490095" w:rsidRPr="00490095">
        <w:rPr>
          <w:rStyle w:val="Placeholder"/>
        </w:rPr>
        <w:t>]</w:t>
      </w:r>
      <w:r>
        <w:t xml:space="preserve"> This finding initially occurred in fiscal year 20</w:t>
      </w:r>
      <w:r w:rsidR="00490095" w:rsidRPr="00490095">
        <w:rPr>
          <w:rStyle w:val="Placeholder"/>
        </w:rPr>
        <w:t>[</w:t>
      </w:r>
      <w:r w:rsidRPr="00490095">
        <w:rPr>
          <w:rStyle w:val="Placeholder"/>
        </w:rPr>
        <w:t>XX</w:t>
      </w:r>
      <w:r w:rsidR="00490095" w:rsidRPr="00490095">
        <w:rPr>
          <w:rStyle w:val="Placeholder"/>
        </w:rPr>
        <w:t>]</w:t>
      </w:r>
      <w:r>
        <w:t>.</w:t>
      </w:r>
    </w:p>
    <w:p w14:paraId="4FA3C7D0" w14:textId="61061637" w:rsidR="00FB5354" w:rsidRDefault="00FB5354" w:rsidP="00FB5354">
      <w:pPr>
        <w:pStyle w:val="BodyCopy"/>
      </w:pPr>
      <w:r>
        <w:t xml:space="preserve">Status: </w:t>
      </w:r>
      <w:r w:rsidR="00490095" w:rsidRPr="00490095">
        <w:rPr>
          <w:rStyle w:val="Placeholder"/>
        </w:rPr>
        <w:t>[</w:t>
      </w:r>
      <w:r w:rsidRPr="00490095">
        <w:rPr>
          <w:rStyle w:val="Placeholder"/>
        </w:rPr>
        <w:t>Choose one of the following:</w:t>
      </w:r>
      <w:r w:rsidR="00490095" w:rsidRPr="00490095">
        <w:rPr>
          <w:rStyle w:val="Placeholder"/>
        </w:rPr>
        <w:t>]</w:t>
      </w:r>
      <w:r>
        <w:t xml:space="preserve"> Fully corrected, partially corrected, not corrected, significantly different corrective action, or no longer valid.</w:t>
      </w:r>
    </w:p>
    <w:p w14:paraId="6F61BEC4" w14:textId="52FBA028" w:rsidR="00303437" w:rsidRPr="00514A84" w:rsidRDefault="00514A84" w:rsidP="00FB5354">
      <w:pPr>
        <w:pStyle w:val="BodyCopy"/>
        <w:rPr>
          <w:rStyle w:val="Placeholder"/>
        </w:rPr>
      </w:pPr>
      <w:r w:rsidRPr="00514A84">
        <w:rPr>
          <w:rStyle w:val="Placeholder"/>
        </w:rPr>
        <w:t>[</w:t>
      </w:r>
      <w:r w:rsidR="00A559F1" w:rsidRPr="00A559F1">
        <w:rPr>
          <w:rStyle w:val="Placeholder"/>
        </w:rPr>
        <w:t xml:space="preserve">Explanation, if required. When audit findings were not corrected or were only partially corrected, the summary schedule must describe the reasons for the </w:t>
      </w:r>
      <w:proofErr w:type="gramStart"/>
      <w:r w:rsidR="00A559F1" w:rsidRPr="00A559F1">
        <w:rPr>
          <w:rStyle w:val="Placeholder"/>
        </w:rPr>
        <w:t>finding's recurrence</w:t>
      </w:r>
      <w:proofErr w:type="gramEnd"/>
      <w:r w:rsidR="00A559F1" w:rsidRPr="00A559F1">
        <w:rPr>
          <w:rStyle w:val="Placeholder"/>
        </w:rPr>
        <w:t xml:space="preserve"> and planned corrective action, and any partial corrective action taken. When corrective action taken is significantly different from corrective action previously reported in a corrective action plan or in the federal agency's or pass-through entity's management decision, the summary schedule must provide an explanation (2 CFR §200.511[b][2]). See 2 CFR §200.511 for more information</w:t>
      </w:r>
      <w:r w:rsidR="00FB5354" w:rsidRPr="00514A84">
        <w:rPr>
          <w:rStyle w:val="Placeholder"/>
        </w:rPr>
        <w:t>.</w:t>
      </w:r>
      <w:r w:rsidRPr="00514A84">
        <w:rPr>
          <w:rStyle w:val="Placeholder"/>
        </w:rPr>
        <w:t>]</w:t>
      </w:r>
    </w:p>
    <w:p w14:paraId="5CE26402" w14:textId="77777777" w:rsidR="00076C28" w:rsidRPr="00076C28" w:rsidRDefault="00076C28" w:rsidP="00076C28">
      <w:pPr>
        <w:tabs>
          <w:tab w:val="left" w:pos="2110"/>
        </w:tabs>
      </w:pPr>
    </w:p>
    <w:sectPr w:rsidR="00076C28" w:rsidRPr="00076C28" w:rsidSect="006A6532">
      <w:type w:val="continuous"/>
      <w:pgSz w:w="12240" w:h="15840"/>
      <w:pgMar w:top="720" w:right="1080" w:bottom="1080" w:left="1080" w:header="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422D6" w14:textId="77777777" w:rsidR="002106C9" w:rsidRDefault="002106C9" w:rsidP="004B0D0B">
      <w:pPr>
        <w:spacing w:after="0" w:line="240" w:lineRule="auto"/>
      </w:pPr>
      <w:r>
        <w:separator/>
      </w:r>
    </w:p>
  </w:endnote>
  <w:endnote w:type="continuationSeparator" w:id="0">
    <w:p w14:paraId="780E8EE9" w14:textId="77777777" w:rsidR="002106C9" w:rsidRDefault="002106C9" w:rsidP="004B0D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wis721 BT">
    <w:altName w:val="Calibri"/>
    <w:panose1 w:val="020B0504020202020204"/>
    <w:charset w:val="00"/>
    <w:family w:val="swiss"/>
    <w:pitch w:val="variable"/>
    <w:sig w:usb0="00000087" w:usb1="00000000" w:usb2="00000000" w:usb3="00000000" w:csb0="0000001B" w:csb1="00000000"/>
  </w:font>
  <w:font w:name="Swis721 Lt BT">
    <w:panose1 w:val="020B0403020202020204"/>
    <w:charset w:val="00"/>
    <w:family w:val="swiss"/>
    <w:pitch w:val="variable"/>
    <w:sig w:usb0="00000087" w:usb1="00000000" w:usb2="00000000" w:usb3="00000000" w:csb0="0000001B" w:csb1="00000000"/>
  </w:font>
  <w:font w:name="Swis721 Md BT">
    <w:panose1 w:val="020B0604020202020204"/>
    <w:charset w:val="00"/>
    <w:family w:val="swiss"/>
    <w:pitch w:val="variable"/>
    <w:sig w:usb0="00000087" w:usb1="00000000" w:usb2="00000000" w:usb3="00000000" w:csb0="0000001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E24D4" w14:textId="77777777" w:rsidR="002106C9" w:rsidRDefault="002106C9" w:rsidP="004B0D0B">
      <w:pPr>
        <w:spacing w:after="0" w:line="240" w:lineRule="auto"/>
      </w:pPr>
      <w:r>
        <w:separator/>
      </w:r>
    </w:p>
  </w:footnote>
  <w:footnote w:type="continuationSeparator" w:id="0">
    <w:p w14:paraId="793E1419" w14:textId="77777777" w:rsidR="002106C9" w:rsidRDefault="002106C9" w:rsidP="004B0D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F182F"/>
    <w:multiLevelType w:val="multilevel"/>
    <w:tmpl w:val="FC1C765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7921E23"/>
    <w:multiLevelType w:val="multilevel"/>
    <w:tmpl w:val="B5FE7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E04019"/>
    <w:multiLevelType w:val="hybridMultilevel"/>
    <w:tmpl w:val="87EE39E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15:restartNumberingAfterBreak="0">
    <w:nsid w:val="140A73BD"/>
    <w:multiLevelType w:val="hybridMultilevel"/>
    <w:tmpl w:val="E210007E"/>
    <w:lvl w:ilvl="0" w:tplc="1C0075F0">
      <w:start w:val="1"/>
      <w:numFmt w:val="bullet"/>
      <w:pStyle w:val="UserInstructionBullets"/>
      <w:lvlText w:val=""/>
      <w:lvlJc w:val="left"/>
      <w:pPr>
        <w:ind w:left="1008" w:hanging="360"/>
      </w:pPr>
      <w:rPr>
        <w:rFonts w:ascii="Symbol" w:hAnsi="Symbol" w:hint="default"/>
      </w:rPr>
    </w:lvl>
    <w:lvl w:ilvl="1" w:tplc="E0548246">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 w15:restartNumberingAfterBreak="0">
    <w:nsid w:val="168118C4"/>
    <w:multiLevelType w:val="hybridMultilevel"/>
    <w:tmpl w:val="05563498"/>
    <w:lvl w:ilvl="0" w:tplc="14CAD066">
      <w:start w:val="1"/>
      <w:numFmt w:val="decimal"/>
      <w:pStyle w:val="Recommendationnumb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9C5D77"/>
    <w:multiLevelType w:val="hybridMultilevel"/>
    <w:tmpl w:val="E0F0E5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C52946"/>
    <w:multiLevelType w:val="hybridMultilevel"/>
    <w:tmpl w:val="4AD2E6E2"/>
    <w:lvl w:ilvl="0" w:tplc="F95A9D6A">
      <w:start w:val="1"/>
      <w:numFmt w:val="decimal"/>
      <w:pStyle w:val="NumberedList"/>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7F7ACE"/>
    <w:multiLevelType w:val="hybridMultilevel"/>
    <w:tmpl w:val="22FC9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CF01BA"/>
    <w:multiLevelType w:val="hybridMultilevel"/>
    <w:tmpl w:val="D68A2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77416A"/>
    <w:multiLevelType w:val="hybridMultilevel"/>
    <w:tmpl w:val="90302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0155A6"/>
    <w:multiLevelType w:val="multilevel"/>
    <w:tmpl w:val="168EB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3C3CA1"/>
    <w:multiLevelType w:val="hybridMultilevel"/>
    <w:tmpl w:val="5270FA2E"/>
    <w:lvl w:ilvl="0" w:tplc="7B1AF452">
      <w:start w:val="1"/>
      <w:numFmt w:val="bullet"/>
      <w:pStyle w:val="UserInstructionBulletsL2"/>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2F3A097B"/>
    <w:multiLevelType w:val="multilevel"/>
    <w:tmpl w:val="DFE60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96B7B6B"/>
    <w:multiLevelType w:val="multilevel"/>
    <w:tmpl w:val="07862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BC007F4"/>
    <w:multiLevelType w:val="hybridMultilevel"/>
    <w:tmpl w:val="12EEB13A"/>
    <w:lvl w:ilvl="0" w:tplc="8DBCE5D6">
      <w:start w:val="1"/>
      <w:numFmt w:val="bullet"/>
      <w:pStyle w:val="BulletLevel2Lead-In"/>
      <w:lvlText w:val=""/>
      <w:lvlJc w:val="left"/>
      <w:pPr>
        <w:ind w:left="1440" w:hanging="360"/>
      </w:pPr>
      <w:rPr>
        <w:rFonts w:ascii="Symbol" w:hAnsi="Symbol" w:hint="default"/>
        <w:color w:val="FF7829"/>
      </w:rPr>
    </w:lvl>
    <w:lvl w:ilvl="1" w:tplc="2FB6BB3E">
      <w:start w:val="1"/>
      <w:numFmt w:val="bullet"/>
      <w:pStyle w:val="BulletLevel3Lead-In"/>
      <w:lvlText w:val=""/>
      <w:lvlJc w:val="left"/>
      <w:pPr>
        <w:ind w:left="1440" w:hanging="360"/>
      </w:pPr>
      <w:rPr>
        <w:rFonts w:ascii="Wingdings 3" w:hAnsi="Wingdings 3" w:hint="default"/>
        <w:color w:val="FF7829"/>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C8452D9"/>
    <w:multiLevelType w:val="multilevel"/>
    <w:tmpl w:val="0EB69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40B21F6"/>
    <w:multiLevelType w:val="hybridMultilevel"/>
    <w:tmpl w:val="04128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85176F"/>
    <w:multiLevelType w:val="hybridMultilevel"/>
    <w:tmpl w:val="586A3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1C6052"/>
    <w:multiLevelType w:val="multilevel"/>
    <w:tmpl w:val="EC16C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080155E"/>
    <w:multiLevelType w:val="multilevel"/>
    <w:tmpl w:val="B8D68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58E01A2"/>
    <w:multiLevelType w:val="hybridMultilevel"/>
    <w:tmpl w:val="894CBCC0"/>
    <w:lvl w:ilvl="0" w:tplc="D006007C">
      <w:start w:val="1"/>
      <w:numFmt w:val="bullet"/>
      <w:pStyle w:val="BulletLevel1Lead-In"/>
      <w:lvlText w:val=""/>
      <w:lvlJc w:val="left"/>
      <w:pPr>
        <w:ind w:left="720" w:hanging="360"/>
      </w:pPr>
      <w:rPr>
        <w:rFonts w:ascii="Wingdings 3" w:hAnsi="Wingdings 3" w:hint="default"/>
        <w:color w:val="FF7829"/>
      </w:rPr>
    </w:lvl>
    <w:lvl w:ilvl="1" w:tplc="E690C2F8">
      <w:start w:val="1"/>
      <w:numFmt w:val="bullet"/>
      <w:lvlText w:val=""/>
      <w:lvlJc w:val="left"/>
      <w:pPr>
        <w:ind w:left="1440" w:hanging="360"/>
      </w:pPr>
      <w:rPr>
        <w:rFonts w:ascii="Symbol" w:hAnsi="Symbol" w:hint="default"/>
        <w:color w:val="FF7829"/>
      </w:rPr>
    </w:lvl>
    <w:lvl w:ilvl="2" w:tplc="D1985094">
      <w:start w:val="1"/>
      <w:numFmt w:val="bullet"/>
      <w:pStyle w:val="BulletLevel3NoLead-In"/>
      <w:lvlText w:val=""/>
      <w:lvlJc w:val="left"/>
      <w:pPr>
        <w:ind w:left="2160" w:hanging="360"/>
      </w:pPr>
      <w:rPr>
        <w:rFonts w:ascii="Wingdings 3" w:hAnsi="Wingdings 3" w:hint="default"/>
        <w:color w:val="FF7829"/>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3A76D4"/>
    <w:multiLevelType w:val="multilevel"/>
    <w:tmpl w:val="D49282F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5FF46AE6"/>
    <w:multiLevelType w:val="multilevel"/>
    <w:tmpl w:val="A21A3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711406A"/>
    <w:multiLevelType w:val="hybridMultilevel"/>
    <w:tmpl w:val="A7B68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E32CB4"/>
    <w:multiLevelType w:val="multilevel"/>
    <w:tmpl w:val="46989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98E38BF"/>
    <w:multiLevelType w:val="hybridMultilevel"/>
    <w:tmpl w:val="77B619E4"/>
    <w:lvl w:ilvl="0" w:tplc="C5B2C04A">
      <w:start w:val="1"/>
      <w:numFmt w:val="decimal"/>
      <w:lvlText w:val="%1."/>
      <w:lvlJc w:val="left"/>
      <w:pPr>
        <w:ind w:left="720" w:hanging="360"/>
      </w:pPr>
    </w:lvl>
    <w:lvl w:ilvl="1" w:tplc="880CB4E6">
      <w:start w:val="1"/>
      <w:numFmt w:val="decimal"/>
      <w:lvlText w:val="%2."/>
      <w:lvlJc w:val="left"/>
      <w:pPr>
        <w:ind w:left="720" w:hanging="360"/>
      </w:pPr>
    </w:lvl>
    <w:lvl w:ilvl="2" w:tplc="5964BE56">
      <w:start w:val="1"/>
      <w:numFmt w:val="decimal"/>
      <w:lvlText w:val="%3."/>
      <w:lvlJc w:val="left"/>
      <w:pPr>
        <w:ind w:left="720" w:hanging="360"/>
      </w:pPr>
    </w:lvl>
    <w:lvl w:ilvl="3" w:tplc="6570D572">
      <w:start w:val="1"/>
      <w:numFmt w:val="decimal"/>
      <w:lvlText w:val="%4."/>
      <w:lvlJc w:val="left"/>
      <w:pPr>
        <w:ind w:left="720" w:hanging="360"/>
      </w:pPr>
    </w:lvl>
    <w:lvl w:ilvl="4" w:tplc="206AC894">
      <w:start w:val="1"/>
      <w:numFmt w:val="decimal"/>
      <w:lvlText w:val="%5."/>
      <w:lvlJc w:val="left"/>
      <w:pPr>
        <w:ind w:left="720" w:hanging="360"/>
      </w:pPr>
    </w:lvl>
    <w:lvl w:ilvl="5" w:tplc="6AD85350">
      <w:start w:val="1"/>
      <w:numFmt w:val="decimal"/>
      <w:lvlText w:val="%6."/>
      <w:lvlJc w:val="left"/>
      <w:pPr>
        <w:ind w:left="720" w:hanging="360"/>
      </w:pPr>
    </w:lvl>
    <w:lvl w:ilvl="6" w:tplc="B5F03600">
      <w:start w:val="1"/>
      <w:numFmt w:val="decimal"/>
      <w:lvlText w:val="%7."/>
      <w:lvlJc w:val="left"/>
      <w:pPr>
        <w:ind w:left="720" w:hanging="360"/>
      </w:pPr>
    </w:lvl>
    <w:lvl w:ilvl="7" w:tplc="EF88F740">
      <w:start w:val="1"/>
      <w:numFmt w:val="decimal"/>
      <w:lvlText w:val="%8."/>
      <w:lvlJc w:val="left"/>
      <w:pPr>
        <w:ind w:left="720" w:hanging="360"/>
      </w:pPr>
    </w:lvl>
    <w:lvl w:ilvl="8" w:tplc="16725208">
      <w:start w:val="1"/>
      <w:numFmt w:val="decimal"/>
      <w:lvlText w:val="%9."/>
      <w:lvlJc w:val="left"/>
      <w:pPr>
        <w:ind w:left="720" w:hanging="360"/>
      </w:pPr>
    </w:lvl>
  </w:abstractNum>
  <w:abstractNum w:abstractNumId="26" w15:restartNumberingAfterBreak="0">
    <w:nsid w:val="74EF4F0A"/>
    <w:multiLevelType w:val="multilevel"/>
    <w:tmpl w:val="DC88C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7345B06"/>
    <w:multiLevelType w:val="hybridMultilevel"/>
    <w:tmpl w:val="6360F26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8" w15:restartNumberingAfterBreak="0">
    <w:nsid w:val="7C632CEB"/>
    <w:multiLevelType w:val="hybridMultilevel"/>
    <w:tmpl w:val="D16466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E66731F"/>
    <w:multiLevelType w:val="multilevel"/>
    <w:tmpl w:val="98A80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00626235">
    <w:abstractNumId w:val="16"/>
  </w:num>
  <w:num w:numId="2" w16cid:durableId="1523087787">
    <w:abstractNumId w:val="20"/>
  </w:num>
  <w:num w:numId="3" w16cid:durableId="1562517597">
    <w:abstractNumId w:val="14"/>
  </w:num>
  <w:num w:numId="4" w16cid:durableId="273288816">
    <w:abstractNumId w:val="6"/>
  </w:num>
  <w:num w:numId="5" w16cid:durableId="2063287430">
    <w:abstractNumId w:val="4"/>
  </w:num>
  <w:num w:numId="6" w16cid:durableId="1083453424">
    <w:abstractNumId w:val="25"/>
  </w:num>
  <w:num w:numId="7" w16cid:durableId="805509618">
    <w:abstractNumId w:val="7"/>
  </w:num>
  <w:num w:numId="8" w16cid:durableId="2068334917">
    <w:abstractNumId w:val="4"/>
    <w:lvlOverride w:ilvl="0">
      <w:startOverride w:val="1"/>
    </w:lvlOverride>
  </w:num>
  <w:num w:numId="9" w16cid:durableId="66000461">
    <w:abstractNumId w:val="28"/>
  </w:num>
  <w:num w:numId="10" w16cid:durableId="1788503018">
    <w:abstractNumId w:val="23"/>
  </w:num>
  <w:num w:numId="11" w16cid:durableId="691347871">
    <w:abstractNumId w:val="27"/>
  </w:num>
  <w:num w:numId="12" w16cid:durableId="823592386">
    <w:abstractNumId w:val="3"/>
  </w:num>
  <w:num w:numId="13" w16cid:durableId="1124345844">
    <w:abstractNumId w:val="2"/>
  </w:num>
  <w:num w:numId="14" w16cid:durableId="1527134423">
    <w:abstractNumId w:val="29"/>
  </w:num>
  <w:num w:numId="15" w16cid:durableId="1817069628">
    <w:abstractNumId w:val="18"/>
  </w:num>
  <w:num w:numId="16" w16cid:durableId="671686909">
    <w:abstractNumId w:val="26"/>
  </w:num>
  <w:num w:numId="17" w16cid:durableId="1693796633">
    <w:abstractNumId w:val="13"/>
  </w:num>
  <w:num w:numId="18" w16cid:durableId="500051459">
    <w:abstractNumId w:val="10"/>
  </w:num>
  <w:num w:numId="19" w16cid:durableId="1653366884">
    <w:abstractNumId w:val="24"/>
  </w:num>
  <w:num w:numId="20" w16cid:durableId="2039353479">
    <w:abstractNumId w:val="22"/>
  </w:num>
  <w:num w:numId="21" w16cid:durableId="1661277575">
    <w:abstractNumId w:val="19"/>
  </w:num>
  <w:num w:numId="22" w16cid:durableId="1578322843">
    <w:abstractNumId w:val="11"/>
  </w:num>
  <w:num w:numId="23" w16cid:durableId="1689596259">
    <w:abstractNumId w:val="0"/>
  </w:num>
  <w:num w:numId="24" w16cid:durableId="13263629">
    <w:abstractNumId w:val="21"/>
  </w:num>
  <w:num w:numId="25" w16cid:durableId="559440699">
    <w:abstractNumId w:val="12"/>
  </w:num>
  <w:num w:numId="26" w16cid:durableId="137570871">
    <w:abstractNumId w:val="1"/>
  </w:num>
  <w:num w:numId="27" w16cid:durableId="138229546">
    <w:abstractNumId w:val="15"/>
  </w:num>
  <w:num w:numId="28" w16cid:durableId="810486438">
    <w:abstractNumId w:val="9"/>
  </w:num>
  <w:num w:numId="29" w16cid:durableId="1583829027">
    <w:abstractNumId w:val="8"/>
  </w:num>
  <w:num w:numId="30" w16cid:durableId="1322808175">
    <w:abstractNumId w:val="17"/>
  </w:num>
  <w:num w:numId="31" w16cid:durableId="11752188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892"/>
    <w:rsid w:val="000032B8"/>
    <w:rsid w:val="00004F5A"/>
    <w:rsid w:val="00035521"/>
    <w:rsid w:val="000358DC"/>
    <w:rsid w:val="00036FAD"/>
    <w:rsid w:val="00043E5E"/>
    <w:rsid w:val="00045366"/>
    <w:rsid w:val="00045A81"/>
    <w:rsid w:val="00050F2D"/>
    <w:rsid w:val="00055ED1"/>
    <w:rsid w:val="00075A77"/>
    <w:rsid w:val="00076C28"/>
    <w:rsid w:val="000939A9"/>
    <w:rsid w:val="000A10C1"/>
    <w:rsid w:val="000A4934"/>
    <w:rsid w:val="00107523"/>
    <w:rsid w:val="00121CF1"/>
    <w:rsid w:val="00124295"/>
    <w:rsid w:val="00132952"/>
    <w:rsid w:val="00135960"/>
    <w:rsid w:val="00167D11"/>
    <w:rsid w:val="00176CC1"/>
    <w:rsid w:val="00187D0D"/>
    <w:rsid w:val="0019023C"/>
    <w:rsid w:val="00193320"/>
    <w:rsid w:val="001A17C3"/>
    <w:rsid w:val="001B1118"/>
    <w:rsid w:val="001B723E"/>
    <w:rsid w:val="001D11F0"/>
    <w:rsid w:val="001F50AF"/>
    <w:rsid w:val="00202DF1"/>
    <w:rsid w:val="002106C9"/>
    <w:rsid w:val="00211AF1"/>
    <w:rsid w:val="0026185F"/>
    <w:rsid w:val="00263C04"/>
    <w:rsid w:val="00263D94"/>
    <w:rsid w:val="00264B30"/>
    <w:rsid w:val="0026674B"/>
    <w:rsid w:val="0028617C"/>
    <w:rsid w:val="00290F5F"/>
    <w:rsid w:val="00294B38"/>
    <w:rsid w:val="002B0C44"/>
    <w:rsid w:val="002C4C2E"/>
    <w:rsid w:val="002C6CEE"/>
    <w:rsid w:val="00301729"/>
    <w:rsid w:val="003023FB"/>
    <w:rsid w:val="00303437"/>
    <w:rsid w:val="00303EAE"/>
    <w:rsid w:val="00315718"/>
    <w:rsid w:val="003301D0"/>
    <w:rsid w:val="00330FD9"/>
    <w:rsid w:val="0033128C"/>
    <w:rsid w:val="00366C4F"/>
    <w:rsid w:val="00366D54"/>
    <w:rsid w:val="00374801"/>
    <w:rsid w:val="0038028F"/>
    <w:rsid w:val="003818AB"/>
    <w:rsid w:val="003A08D5"/>
    <w:rsid w:val="003A28F5"/>
    <w:rsid w:val="003A37F4"/>
    <w:rsid w:val="003C5606"/>
    <w:rsid w:val="003D18AD"/>
    <w:rsid w:val="003D7309"/>
    <w:rsid w:val="003E10B3"/>
    <w:rsid w:val="003E118C"/>
    <w:rsid w:val="003E1878"/>
    <w:rsid w:val="003F0AA7"/>
    <w:rsid w:val="0041752C"/>
    <w:rsid w:val="004216DE"/>
    <w:rsid w:val="00433D9A"/>
    <w:rsid w:val="0044606A"/>
    <w:rsid w:val="004464A8"/>
    <w:rsid w:val="0045091F"/>
    <w:rsid w:val="00454817"/>
    <w:rsid w:val="00485D19"/>
    <w:rsid w:val="00490095"/>
    <w:rsid w:val="00490CCD"/>
    <w:rsid w:val="00490D6B"/>
    <w:rsid w:val="00495F0F"/>
    <w:rsid w:val="004A093A"/>
    <w:rsid w:val="004A4A1A"/>
    <w:rsid w:val="004B0D0B"/>
    <w:rsid w:val="004B2188"/>
    <w:rsid w:val="004B3D87"/>
    <w:rsid w:val="004C291A"/>
    <w:rsid w:val="004F537B"/>
    <w:rsid w:val="005069EC"/>
    <w:rsid w:val="00514A84"/>
    <w:rsid w:val="00524041"/>
    <w:rsid w:val="005328D3"/>
    <w:rsid w:val="005514C2"/>
    <w:rsid w:val="00557524"/>
    <w:rsid w:val="0055797F"/>
    <w:rsid w:val="00565425"/>
    <w:rsid w:val="00576A7B"/>
    <w:rsid w:val="00576BEB"/>
    <w:rsid w:val="00592B15"/>
    <w:rsid w:val="00595F8A"/>
    <w:rsid w:val="005A288F"/>
    <w:rsid w:val="005A56B0"/>
    <w:rsid w:val="005D17CB"/>
    <w:rsid w:val="005E57CD"/>
    <w:rsid w:val="005F48CD"/>
    <w:rsid w:val="00605DDD"/>
    <w:rsid w:val="00617440"/>
    <w:rsid w:val="00636658"/>
    <w:rsid w:val="00637103"/>
    <w:rsid w:val="006379E3"/>
    <w:rsid w:val="00660302"/>
    <w:rsid w:val="006647F5"/>
    <w:rsid w:val="0066568B"/>
    <w:rsid w:val="0066669A"/>
    <w:rsid w:val="006933AA"/>
    <w:rsid w:val="006A562A"/>
    <w:rsid w:val="006A6532"/>
    <w:rsid w:val="006B5524"/>
    <w:rsid w:val="006D75EE"/>
    <w:rsid w:val="006E0B8D"/>
    <w:rsid w:val="006F7743"/>
    <w:rsid w:val="0070403D"/>
    <w:rsid w:val="0070754F"/>
    <w:rsid w:val="00710006"/>
    <w:rsid w:val="00743A2E"/>
    <w:rsid w:val="0076696D"/>
    <w:rsid w:val="007677C2"/>
    <w:rsid w:val="00773922"/>
    <w:rsid w:val="0079422E"/>
    <w:rsid w:val="007A737B"/>
    <w:rsid w:val="007B4C6D"/>
    <w:rsid w:val="007B5FF9"/>
    <w:rsid w:val="007D0E76"/>
    <w:rsid w:val="007F7526"/>
    <w:rsid w:val="0080644C"/>
    <w:rsid w:val="008166B1"/>
    <w:rsid w:val="0081782B"/>
    <w:rsid w:val="00843452"/>
    <w:rsid w:val="00874861"/>
    <w:rsid w:val="00884084"/>
    <w:rsid w:val="00893A93"/>
    <w:rsid w:val="00894F4C"/>
    <w:rsid w:val="008A0C9C"/>
    <w:rsid w:val="008A4270"/>
    <w:rsid w:val="008B1727"/>
    <w:rsid w:val="008D647D"/>
    <w:rsid w:val="008E20F6"/>
    <w:rsid w:val="008E3534"/>
    <w:rsid w:val="008F25D9"/>
    <w:rsid w:val="008F6548"/>
    <w:rsid w:val="009068EF"/>
    <w:rsid w:val="00915DDE"/>
    <w:rsid w:val="00917DDA"/>
    <w:rsid w:val="009239A8"/>
    <w:rsid w:val="0092408D"/>
    <w:rsid w:val="00935F6A"/>
    <w:rsid w:val="009362BA"/>
    <w:rsid w:val="0093691E"/>
    <w:rsid w:val="009615A3"/>
    <w:rsid w:val="00980DF3"/>
    <w:rsid w:val="00982BCE"/>
    <w:rsid w:val="0099747B"/>
    <w:rsid w:val="009A4D8D"/>
    <w:rsid w:val="009D5461"/>
    <w:rsid w:val="009E0CC2"/>
    <w:rsid w:val="009E443D"/>
    <w:rsid w:val="00A04378"/>
    <w:rsid w:val="00A04E9B"/>
    <w:rsid w:val="00A10A56"/>
    <w:rsid w:val="00A11EA8"/>
    <w:rsid w:val="00A26B82"/>
    <w:rsid w:val="00A45D88"/>
    <w:rsid w:val="00A4773D"/>
    <w:rsid w:val="00A559F1"/>
    <w:rsid w:val="00A61D10"/>
    <w:rsid w:val="00A70818"/>
    <w:rsid w:val="00A8576B"/>
    <w:rsid w:val="00A92EB2"/>
    <w:rsid w:val="00A938B3"/>
    <w:rsid w:val="00A96655"/>
    <w:rsid w:val="00A97240"/>
    <w:rsid w:val="00AD4CFA"/>
    <w:rsid w:val="00AE5931"/>
    <w:rsid w:val="00B02553"/>
    <w:rsid w:val="00B02796"/>
    <w:rsid w:val="00B02801"/>
    <w:rsid w:val="00B0368E"/>
    <w:rsid w:val="00B0708A"/>
    <w:rsid w:val="00B32DD6"/>
    <w:rsid w:val="00B40378"/>
    <w:rsid w:val="00B42571"/>
    <w:rsid w:val="00B437B2"/>
    <w:rsid w:val="00B505B5"/>
    <w:rsid w:val="00B71851"/>
    <w:rsid w:val="00B87892"/>
    <w:rsid w:val="00BA0909"/>
    <w:rsid w:val="00BA5D10"/>
    <w:rsid w:val="00BA6D08"/>
    <w:rsid w:val="00BB07F1"/>
    <w:rsid w:val="00BC43AB"/>
    <w:rsid w:val="00BD231D"/>
    <w:rsid w:val="00BD47A1"/>
    <w:rsid w:val="00BD5796"/>
    <w:rsid w:val="00BE1623"/>
    <w:rsid w:val="00BE2078"/>
    <w:rsid w:val="00BF2DCA"/>
    <w:rsid w:val="00BF3202"/>
    <w:rsid w:val="00C03A03"/>
    <w:rsid w:val="00C208C9"/>
    <w:rsid w:val="00C32040"/>
    <w:rsid w:val="00C61544"/>
    <w:rsid w:val="00C8209B"/>
    <w:rsid w:val="00C832FE"/>
    <w:rsid w:val="00C95C8C"/>
    <w:rsid w:val="00CA7257"/>
    <w:rsid w:val="00CA75CA"/>
    <w:rsid w:val="00CB176B"/>
    <w:rsid w:val="00CC4C4B"/>
    <w:rsid w:val="00CC7EB7"/>
    <w:rsid w:val="00CD4BEE"/>
    <w:rsid w:val="00CE72C0"/>
    <w:rsid w:val="00D00D27"/>
    <w:rsid w:val="00D02A10"/>
    <w:rsid w:val="00D2613B"/>
    <w:rsid w:val="00D341E6"/>
    <w:rsid w:val="00D453F4"/>
    <w:rsid w:val="00D52048"/>
    <w:rsid w:val="00D82ED2"/>
    <w:rsid w:val="00D9119F"/>
    <w:rsid w:val="00D96DE2"/>
    <w:rsid w:val="00DB09A5"/>
    <w:rsid w:val="00DD0F42"/>
    <w:rsid w:val="00DD1F9E"/>
    <w:rsid w:val="00DD342D"/>
    <w:rsid w:val="00DE6AA7"/>
    <w:rsid w:val="00DF58D5"/>
    <w:rsid w:val="00DF6B14"/>
    <w:rsid w:val="00E00F37"/>
    <w:rsid w:val="00E032DA"/>
    <w:rsid w:val="00E24192"/>
    <w:rsid w:val="00E27A27"/>
    <w:rsid w:val="00E43D53"/>
    <w:rsid w:val="00E547AD"/>
    <w:rsid w:val="00E55E88"/>
    <w:rsid w:val="00E56ADC"/>
    <w:rsid w:val="00E60372"/>
    <w:rsid w:val="00E82E3D"/>
    <w:rsid w:val="00F13FF2"/>
    <w:rsid w:val="00F2198F"/>
    <w:rsid w:val="00F26C07"/>
    <w:rsid w:val="00F35CBD"/>
    <w:rsid w:val="00F8332E"/>
    <w:rsid w:val="00F96157"/>
    <w:rsid w:val="00F972F1"/>
    <w:rsid w:val="00FB02C8"/>
    <w:rsid w:val="00FB5354"/>
    <w:rsid w:val="00FD75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42D15A"/>
  <w15:chartTrackingRefBased/>
  <w15:docId w15:val="{9BFCF96D-C29F-453D-95FC-11F6DB049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uiPriority="21"/>
    <w:lsdException w:name="Subtle Reference" w:semiHidden="1" w:uiPriority="31"/>
    <w:lsdException w:name="Intense Reference"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F3202"/>
  </w:style>
  <w:style w:type="paragraph" w:styleId="Heading1">
    <w:name w:val="heading 1"/>
    <w:basedOn w:val="Normal"/>
    <w:next w:val="Normal"/>
    <w:link w:val="Heading1Char"/>
    <w:qFormat/>
    <w:rsid w:val="00CC7EB7"/>
    <w:pPr>
      <w:keepNext/>
      <w:keepLines/>
      <w:spacing w:after="240" w:line="264" w:lineRule="auto"/>
      <w:outlineLvl w:val="0"/>
    </w:pPr>
    <w:rPr>
      <w:rFonts w:ascii="Arial" w:eastAsiaTheme="majorEastAsia" w:hAnsi="Arial" w:cstheme="majorBidi"/>
      <w:b/>
      <w:color w:val="000000" w:themeColor="text1"/>
      <w:sz w:val="40"/>
      <w:szCs w:val="40"/>
    </w:rPr>
  </w:style>
  <w:style w:type="paragraph" w:styleId="Heading2">
    <w:name w:val="heading 2"/>
    <w:basedOn w:val="Normal"/>
    <w:next w:val="Normal"/>
    <w:link w:val="Heading2Char"/>
    <w:uiPriority w:val="9"/>
    <w:unhideWhenUsed/>
    <w:rsid w:val="00CC7EB7"/>
    <w:pPr>
      <w:keepNext/>
      <w:keepLines/>
      <w:spacing w:before="480" w:after="240" w:line="264" w:lineRule="auto"/>
      <w:outlineLvl w:val="1"/>
    </w:pPr>
    <w:rPr>
      <w:rFonts w:ascii="Arial" w:eastAsiaTheme="majorEastAsia" w:hAnsi="Arial" w:cstheme="majorBidi"/>
      <w:b/>
      <w:color w:val="000000" w:themeColor="text1"/>
      <w:sz w:val="40"/>
      <w:szCs w:val="32"/>
    </w:rPr>
  </w:style>
  <w:style w:type="paragraph" w:styleId="Heading3">
    <w:name w:val="heading 3"/>
    <w:basedOn w:val="Normal"/>
    <w:next w:val="Normal"/>
    <w:link w:val="Heading3Char"/>
    <w:uiPriority w:val="9"/>
    <w:unhideWhenUsed/>
    <w:qFormat/>
    <w:rsid w:val="00CC7EB7"/>
    <w:pPr>
      <w:keepNext/>
      <w:keepLines/>
      <w:spacing w:before="480" w:after="240" w:line="264" w:lineRule="auto"/>
      <w:outlineLvl w:val="2"/>
    </w:pPr>
    <w:rPr>
      <w:rFonts w:ascii="Arial" w:eastAsiaTheme="majorEastAsia" w:hAnsi="Arial" w:cstheme="majorBidi"/>
      <w:b/>
      <w:color w:val="000000" w:themeColor="text1"/>
      <w:sz w:val="32"/>
      <w:szCs w:val="28"/>
    </w:rPr>
  </w:style>
  <w:style w:type="paragraph" w:styleId="Heading4">
    <w:name w:val="heading 4"/>
    <w:basedOn w:val="Normal"/>
    <w:next w:val="Normal"/>
    <w:link w:val="Heading4Char"/>
    <w:uiPriority w:val="9"/>
    <w:unhideWhenUsed/>
    <w:qFormat/>
    <w:rsid w:val="00CC7EB7"/>
    <w:pPr>
      <w:keepNext/>
      <w:keepLines/>
      <w:spacing w:before="240" w:after="120" w:line="264" w:lineRule="auto"/>
      <w:outlineLvl w:val="3"/>
    </w:pPr>
    <w:rPr>
      <w:rFonts w:ascii="Arial" w:eastAsiaTheme="majorEastAsia" w:hAnsi="Arial" w:cstheme="majorBidi"/>
      <w:b/>
      <w:iCs/>
      <w:color w:val="215E99" w:themeColor="text2" w:themeTint="BF"/>
      <w:sz w:val="28"/>
    </w:rPr>
  </w:style>
  <w:style w:type="paragraph" w:styleId="Heading5">
    <w:name w:val="heading 5"/>
    <w:basedOn w:val="Normal"/>
    <w:next w:val="Normal"/>
    <w:link w:val="Heading5Char"/>
    <w:uiPriority w:val="9"/>
    <w:semiHidden/>
    <w:unhideWhenUsed/>
    <w:qFormat/>
    <w:rsid w:val="00CC7EB7"/>
    <w:pPr>
      <w:keepNext/>
      <w:keepLines/>
      <w:spacing w:before="240" w:after="120" w:line="264" w:lineRule="auto"/>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96DE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96DE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96DE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96DE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7EB7"/>
    <w:rPr>
      <w:rFonts w:ascii="Arial" w:eastAsiaTheme="majorEastAsia" w:hAnsi="Arial" w:cstheme="majorBidi"/>
      <w:b/>
      <w:color w:val="000000" w:themeColor="text1"/>
      <w:sz w:val="40"/>
      <w:szCs w:val="40"/>
    </w:rPr>
  </w:style>
  <w:style w:type="character" w:customStyle="1" w:styleId="Heading2Char">
    <w:name w:val="Heading 2 Char"/>
    <w:basedOn w:val="DefaultParagraphFont"/>
    <w:link w:val="Heading2"/>
    <w:uiPriority w:val="9"/>
    <w:rsid w:val="00CC7EB7"/>
    <w:rPr>
      <w:rFonts w:ascii="Arial" w:eastAsiaTheme="majorEastAsia" w:hAnsi="Arial" w:cstheme="majorBidi"/>
      <w:b/>
      <w:color w:val="000000" w:themeColor="text1"/>
      <w:sz w:val="40"/>
      <w:szCs w:val="32"/>
    </w:rPr>
  </w:style>
  <w:style w:type="character" w:customStyle="1" w:styleId="Heading3Char">
    <w:name w:val="Heading 3 Char"/>
    <w:basedOn w:val="DefaultParagraphFont"/>
    <w:link w:val="Heading3"/>
    <w:uiPriority w:val="9"/>
    <w:rsid w:val="00CC7EB7"/>
    <w:rPr>
      <w:rFonts w:ascii="Arial" w:eastAsiaTheme="majorEastAsia" w:hAnsi="Arial" w:cstheme="majorBidi"/>
      <w:b/>
      <w:color w:val="000000" w:themeColor="text1"/>
      <w:sz w:val="32"/>
      <w:szCs w:val="28"/>
    </w:rPr>
  </w:style>
  <w:style w:type="character" w:customStyle="1" w:styleId="Heading4Char">
    <w:name w:val="Heading 4 Char"/>
    <w:basedOn w:val="DefaultParagraphFont"/>
    <w:link w:val="Heading4"/>
    <w:uiPriority w:val="9"/>
    <w:rsid w:val="00CC7EB7"/>
    <w:rPr>
      <w:rFonts w:ascii="Arial" w:eastAsiaTheme="majorEastAsia" w:hAnsi="Arial" w:cstheme="majorBidi"/>
      <w:b/>
      <w:iCs/>
      <w:color w:val="215E99" w:themeColor="text2" w:themeTint="BF"/>
      <w:sz w:val="28"/>
    </w:rPr>
  </w:style>
  <w:style w:type="character" w:customStyle="1" w:styleId="Heading5Char">
    <w:name w:val="Heading 5 Char"/>
    <w:basedOn w:val="DefaultParagraphFont"/>
    <w:link w:val="Heading5"/>
    <w:uiPriority w:val="9"/>
    <w:semiHidden/>
    <w:rsid w:val="00CC7EB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96DE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96DE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96DE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96DE2"/>
    <w:rPr>
      <w:rFonts w:eastAsiaTheme="majorEastAsia" w:cstheme="majorBidi"/>
      <w:color w:val="272727" w:themeColor="text1" w:themeTint="D8"/>
    </w:rPr>
  </w:style>
  <w:style w:type="paragraph" w:styleId="Title">
    <w:name w:val="Title"/>
    <w:basedOn w:val="Normal"/>
    <w:next w:val="Normal"/>
    <w:link w:val="TitleChar"/>
    <w:uiPriority w:val="10"/>
    <w:semiHidden/>
    <w:rsid w:val="00D96D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semiHidden/>
    <w:rsid w:val="004B0D0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rsid w:val="00D96DE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semiHidden/>
    <w:rsid w:val="004B0D0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semiHidden/>
    <w:rsid w:val="00D96DE2"/>
    <w:pPr>
      <w:spacing w:before="160"/>
      <w:jc w:val="center"/>
    </w:pPr>
    <w:rPr>
      <w:i/>
      <w:iCs/>
      <w:color w:val="404040" w:themeColor="text1" w:themeTint="BF"/>
    </w:rPr>
  </w:style>
  <w:style w:type="character" w:customStyle="1" w:styleId="QuoteChar">
    <w:name w:val="Quote Char"/>
    <w:basedOn w:val="DefaultParagraphFont"/>
    <w:link w:val="Quote"/>
    <w:uiPriority w:val="29"/>
    <w:semiHidden/>
    <w:rsid w:val="004B0D0B"/>
    <w:rPr>
      <w:i/>
      <w:iCs/>
      <w:color w:val="404040" w:themeColor="text1" w:themeTint="BF"/>
    </w:rPr>
  </w:style>
  <w:style w:type="paragraph" w:styleId="ListParagraph">
    <w:name w:val="List Paragraph"/>
    <w:basedOn w:val="Normal"/>
    <w:link w:val="ListParagraphChar"/>
    <w:uiPriority w:val="34"/>
    <w:qFormat/>
    <w:rsid w:val="00D96DE2"/>
    <w:pPr>
      <w:ind w:left="720"/>
      <w:contextualSpacing/>
    </w:pPr>
  </w:style>
  <w:style w:type="character" w:styleId="IntenseEmphasis">
    <w:name w:val="Intense Emphasis"/>
    <w:basedOn w:val="DefaultParagraphFont"/>
    <w:uiPriority w:val="21"/>
    <w:semiHidden/>
    <w:rsid w:val="00D96DE2"/>
    <w:rPr>
      <w:i/>
      <w:iCs/>
      <w:color w:val="0F4761" w:themeColor="accent1" w:themeShade="BF"/>
    </w:rPr>
  </w:style>
  <w:style w:type="paragraph" w:styleId="IntenseQuote">
    <w:name w:val="Intense Quote"/>
    <w:basedOn w:val="Normal"/>
    <w:next w:val="Normal"/>
    <w:link w:val="IntenseQuoteChar"/>
    <w:uiPriority w:val="30"/>
    <w:semiHidden/>
    <w:rsid w:val="00D96D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semiHidden/>
    <w:rsid w:val="004B0D0B"/>
    <w:rPr>
      <w:i/>
      <w:iCs/>
      <w:color w:val="0F4761" w:themeColor="accent1" w:themeShade="BF"/>
    </w:rPr>
  </w:style>
  <w:style w:type="character" w:styleId="IntenseReference">
    <w:name w:val="Intense Reference"/>
    <w:basedOn w:val="DefaultParagraphFont"/>
    <w:uiPriority w:val="32"/>
    <w:semiHidden/>
    <w:rsid w:val="00D96DE2"/>
    <w:rPr>
      <w:b/>
      <w:bCs/>
      <w:smallCaps/>
      <w:color w:val="0F4761" w:themeColor="accent1" w:themeShade="BF"/>
      <w:spacing w:val="5"/>
    </w:rPr>
  </w:style>
  <w:style w:type="paragraph" w:customStyle="1" w:styleId="FindingChapterHeading">
    <w:name w:val="Finding/Chapter Heading"/>
    <w:basedOn w:val="Normal"/>
    <w:link w:val="FindingChapterHeadingChar"/>
    <w:uiPriority w:val="1"/>
    <w:rsid w:val="00524041"/>
    <w:pPr>
      <w:pBdr>
        <w:bottom w:val="single" w:sz="18" w:space="1" w:color="E97132" w:themeColor="accent2"/>
      </w:pBdr>
      <w:spacing w:before="360" w:after="270"/>
    </w:pPr>
    <w:rPr>
      <w:rFonts w:ascii="Swis721 BT" w:hAnsi="Swis721 BT"/>
      <w:b/>
      <w:bCs/>
      <w:sz w:val="34"/>
      <w:szCs w:val="34"/>
      <w:u w:color="FF7829"/>
    </w:rPr>
  </w:style>
  <w:style w:type="character" w:customStyle="1" w:styleId="FindingChapterHeadingChar">
    <w:name w:val="Finding/Chapter Heading Char"/>
    <w:basedOn w:val="DefaultParagraphFont"/>
    <w:link w:val="FindingChapterHeading"/>
    <w:uiPriority w:val="1"/>
    <w:rsid w:val="00D02A10"/>
    <w:rPr>
      <w:rFonts w:ascii="Swis721 BT" w:hAnsi="Swis721 BT"/>
      <w:b/>
      <w:bCs/>
      <w:sz w:val="34"/>
      <w:szCs w:val="34"/>
      <w:u w:color="FF7829"/>
    </w:rPr>
  </w:style>
  <w:style w:type="paragraph" w:customStyle="1" w:styleId="HeadingLevel1">
    <w:name w:val="Heading Level 1"/>
    <w:basedOn w:val="Normal"/>
    <w:link w:val="HeadingLevel1Char"/>
    <w:uiPriority w:val="1"/>
    <w:rsid w:val="00D02A10"/>
    <w:pPr>
      <w:spacing w:before="360" w:line="240" w:lineRule="auto"/>
    </w:pPr>
    <w:rPr>
      <w:rFonts w:ascii="Swis721 BT" w:hAnsi="Swis721 BT"/>
      <w:b/>
      <w:bCs/>
      <w:color w:val="003370"/>
      <w:sz w:val="28"/>
      <w:szCs w:val="28"/>
    </w:rPr>
  </w:style>
  <w:style w:type="character" w:customStyle="1" w:styleId="HeadingLevel1Char">
    <w:name w:val="Heading Level 1 Char"/>
    <w:basedOn w:val="DefaultParagraphFont"/>
    <w:link w:val="HeadingLevel1"/>
    <w:uiPriority w:val="1"/>
    <w:rsid w:val="00D02A10"/>
    <w:rPr>
      <w:rFonts w:ascii="Swis721 BT" w:hAnsi="Swis721 BT"/>
      <w:b/>
      <w:bCs/>
      <w:color w:val="003370"/>
      <w:sz w:val="28"/>
      <w:szCs w:val="28"/>
    </w:rPr>
  </w:style>
  <w:style w:type="paragraph" w:customStyle="1" w:styleId="BodyCopy">
    <w:name w:val="Body Copy"/>
    <w:basedOn w:val="Normal"/>
    <w:link w:val="BodyCopyChar"/>
    <w:uiPriority w:val="3"/>
    <w:qFormat/>
    <w:rsid w:val="00CC7EB7"/>
    <w:pPr>
      <w:spacing w:after="120" w:line="264" w:lineRule="auto"/>
    </w:pPr>
    <w:rPr>
      <w:rFonts w:ascii="Arial" w:hAnsi="Arial"/>
    </w:rPr>
  </w:style>
  <w:style w:type="character" w:customStyle="1" w:styleId="BodyCopyChar">
    <w:name w:val="Body Copy Char"/>
    <w:basedOn w:val="DefaultParagraphFont"/>
    <w:link w:val="BodyCopy"/>
    <w:uiPriority w:val="3"/>
    <w:rsid w:val="00CC7EB7"/>
    <w:rPr>
      <w:rFonts w:ascii="Arial" w:hAnsi="Arial"/>
    </w:rPr>
  </w:style>
  <w:style w:type="paragraph" w:customStyle="1" w:styleId="BulletLevel1Lead-In">
    <w:name w:val="Bullet Level 1 (Lead-In)"/>
    <w:basedOn w:val="BodyCopy"/>
    <w:next w:val="BodyCopyLevel1"/>
    <w:link w:val="BulletLevel1Lead-InChar"/>
    <w:uiPriority w:val="4"/>
    <w:rsid w:val="00E43D53"/>
    <w:pPr>
      <w:numPr>
        <w:numId w:val="2"/>
      </w:numPr>
    </w:pPr>
    <w:rPr>
      <w:rFonts w:ascii="Swis721 BT" w:hAnsi="Swis721 BT"/>
      <w:b/>
      <w:bCs/>
    </w:rPr>
  </w:style>
  <w:style w:type="character" w:customStyle="1" w:styleId="BulletLevel1Lead-InChar">
    <w:name w:val="Bullet Level 1 (Lead-In) Char"/>
    <w:basedOn w:val="BodyCopyChar"/>
    <w:link w:val="BulletLevel1Lead-In"/>
    <w:uiPriority w:val="4"/>
    <w:rsid w:val="00E43D53"/>
    <w:rPr>
      <w:rFonts w:ascii="Swis721 BT" w:hAnsi="Swis721 BT"/>
      <w:b/>
      <w:bCs/>
    </w:rPr>
  </w:style>
  <w:style w:type="paragraph" w:customStyle="1" w:styleId="BodyCopyLevel1">
    <w:name w:val="Body Copy Level 1"/>
    <w:basedOn w:val="BodyCopy"/>
    <w:next w:val="BulletLevel1Lead-In"/>
    <w:link w:val="BodyCopyLevel1Char"/>
    <w:uiPriority w:val="5"/>
    <w:rsid w:val="00D96DE2"/>
    <w:pPr>
      <w:ind w:left="720"/>
    </w:pPr>
  </w:style>
  <w:style w:type="character" w:customStyle="1" w:styleId="BodyCopyLevel1Char">
    <w:name w:val="Body Copy Level 1 Char"/>
    <w:basedOn w:val="BodyCopyChar"/>
    <w:link w:val="BodyCopyLevel1"/>
    <w:uiPriority w:val="5"/>
    <w:rsid w:val="004B0D0B"/>
    <w:rPr>
      <w:rFonts w:ascii="Swis721 Lt BT" w:hAnsi="Swis721 Lt BT"/>
    </w:rPr>
  </w:style>
  <w:style w:type="paragraph" w:customStyle="1" w:styleId="BulletLevel2Lead-In">
    <w:name w:val="Bullet Level 2 (Lead-In)"/>
    <w:basedOn w:val="BulletLevel1Lead-In"/>
    <w:next w:val="BodyCopyLevel2"/>
    <w:link w:val="BulletLevel2Lead-InChar"/>
    <w:uiPriority w:val="6"/>
    <w:rsid w:val="00D02A10"/>
    <w:pPr>
      <w:numPr>
        <w:numId w:val="3"/>
      </w:numPr>
      <w:ind w:left="1080"/>
    </w:pPr>
    <w:rPr>
      <w:bCs w:val="0"/>
    </w:rPr>
  </w:style>
  <w:style w:type="character" w:customStyle="1" w:styleId="BulletLevel2Lead-InChar">
    <w:name w:val="Bullet Level 2 (Lead-In) Char"/>
    <w:basedOn w:val="BodyCopyLevel1Char"/>
    <w:link w:val="BulletLevel2Lead-In"/>
    <w:uiPriority w:val="6"/>
    <w:rsid w:val="00D02A10"/>
    <w:rPr>
      <w:rFonts w:ascii="Swis721 BT" w:hAnsi="Swis721 BT"/>
      <w:b/>
    </w:rPr>
  </w:style>
  <w:style w:type="paragraph" w:customStyle="1" w:styleId="BodyCopyLevel2">
    <w:name w:val="Body Copy Level 2"/>
    <w:next w:val="BulletLevel1Lead-In"/>
    <w:link w:val="BodyCopyLevel2Char"/>
    <w:uiPriority w:val="7"/>
    <w:rsid w:val="00D02A10"/>
    <w:pPr>
      <w:spacing w:after="240"/>
      <w:ind w:left="1080"/>
    </w:pPr>
    <w:rPr>
      <w:rFonts w:ascii="Swis721 Lt BT" w:hAnsi="Swis721 Lt BT"/>
    </w:rPr>
  </w:style>
  <w:style w:type="character" w:customStyle="1" w:styleId="BodyCopyLevel2Char">
    <w:name w:val="Body Copy Level 2 Char"/>
    <w:basedOn w:val="BodyCopyLevel1Char"/>
    <w:link w:val="BodyCopyLevel2"/>
    <w:uiPriority w:val="7"/>
    <w:rsid w:val="00D02A10"/>
    <w:rPr>
      <w:rFonts w:ascii="Swis721 Lt BT" w:hAnsi="Swis721 Lt BT"/>
    </w:rPr>
  </w:style>
  <w:style w:type="paragraph" w:customStyle="1" w:styleId="BulletLevel3Lead-In">
    <w:name w:val="Bullet Level 3 (Lead-In)"/>
    <w:basedOn w:val="BulletLevel2Lead-In"/>
    <w:next w:val="BodyCopyLevel3"/>
    <w:link w:val="BulletLevel3Lead-InChar"/>
    <w:uiPriority w:val="8"/>
    <w:rsid w:val="00D02A10"/>
    <w:pPr>
      <w:numPr>
        <w:ilvl w:val="1"/>
      </w:numPr>
    </w:pPr>
  </w:style>
  <w:style w:type="character" w:customStyle="1" w:styleId="BulletLevel3Lead-InChar">
    <w:name w:val="Bullet Level 3 (Lead-In) Char"/>
    <w:basedOn w:val="BulletLevel2Lead-InChar"/>
    <w:link w:val="BulletLevel3Lead-In"/>
    <w:uiPriority w:val="8"/>
    <w:rsid w:val="00D02A10"/>
    <w:rPr>
      <w:rFonts w:ascii="Swis721 BT" w:hAnsi="Swis721 BT"/>
      <w:b/>
    </w:rPr>
  </w:style>
  <w:style w:type="paragraph" w:customStyle="1" w:styleId="BodyCopyLevel3">
    <w:name w:val="Body Copy Level 3"/>
    <w:basedOn w:val="BodyCopy"/>
    <w:next w:val="BulletLevel1Lead-In"/>
    <w:link w:val="BodyCopyLevel3Char"/>
    <w:uiPriority w:val="9"/>
    <w:rsid w:val="00D02A10"/>
    <w:pPr>
      <w:ind w:left="1440"/>
    </w:pPr>
  </w:style>
  <w:style w:type="character" w:customStyle="1" w:styleId="BodyCopyLevel3Char">
    <w:name w:val="Body Copy Level 3 Char"/>
    <w:basedOn w:val="BodyCopyChar"/>
    <w:link w:val="BodyCopyLevel3"/>
    <w:uiPriority w:val="9"/>
    <w:rsid w:val="00D02A10"/>
    <w:rPr>
      <w:rFonts w:ascii="Swis721 Lt BT" w:hAnsi="Swis721 Lt BT"/>
    </w:rPr>
  </w:style>
  <w:style w:type="paragraph" w:customStyle="1" w:styleId="BulletLevel1NoLead-In">
    <w:name w:val="Bullet Level 1 (No Lead-In)"/>
    <w:basedOn w:val="BulletLevel1Lead-In"/>
    <w:link w:val="BulletLevel1NoLead-InChar"/>
    <w:uiPriority w:val="10"/>
    <w:rsid w:val="00E43D53"/>
    <w:rPr>
      <w:rFonts w:ascii="Swis721 Lt BT" w:hAnsi="Swis721 Lt BT"/>
      <w:b w:val="0"/>
      <w:bCs w:val="0"/>
    </w:rPr>
  </w:style>
  <w:style w:type="character" w:customStyle="1" w:styleId="BulletLevel1NoLead-InChar">
    <w:name w:val="Bullet Level 1 (No Lead-In) Char"/>
    <w:basedOn w:val="BulletLevel1Lead-InChar"/>
    <w:link w:val="BulletLevel1NoLead-In"/>
    <w:uiPriority w:val="10"/>
    <w:rsid w:val="00E43D53"/>
    <w:rPr>
      <w:rFonts w:ascii="Swis721 Lt BT" w:hAnsi="Swis721 Lt BT"/>
      <w:b w:val="0"/>
      <w:bCs w:val="0"/>
    </w:rPr>
  </w:style>
  <w:style w:type="paragraph" w:customStyle="1" w:styleId="BulletLevel2NoLead-In">
    <w:name w:val="Bullet Level 2 (No Lead-In)"/>
    <w:basedOn w:val="BulletLevel2Lead-In"/>
    <w:link w:val="BulletLevel2NoLead-InChar"/>
    <w:uiPriority w:val="11"/>
    <w:rsid w:val="00D02A10"/>
    <w:rPr>
      <w:rFonts w:ascii="Swis721 Lt BT" w:hAnsi="Swis721 Lt BT"/>
      <w:b w:val="0"/>
      <w:bCs/>
    </w:rPr>
  </w:style>
  <w:style w:type="character" w:customStyle="1" w:styleId="BulletLevel2NoLead-InChar">
    <w:name w:val="Bullet Level 2 (No Lead-In) Char"/>
    <w:basedOn w:val="BulletLevel2Lead-InChar"/>
    <w:link w:val="BulletLevel2NoLead-In"/>
    <w:uiPriority w:val="11"/>
    <w:rsid w:val="00D02A10"/>
    <w:rPr>
      <w:rFonts w:ascii="Swis721 Lt BT" w:hAnsi="Swis721 Lt BT"/>
      <w:b w:val="0"/>
      <w:bCs/>
    </w:rPr>
  </w:style>
  <w:style w:type="paragraph" w:customStyle="1" w:styleId="BulletLevel3NoLead-In">
    <w:name w:val="Bullet Level 3 (No Lead-In)"/>
    <w:basedOn w:val="BulletLevel1Lead-In"/>
    <w:link w:val="BulletLevel3NoLead-InChar"/>
    <w:uiPriority w:val="12"/>
    <w:rsid w:val="00D02A10"/>
    <w:pPr>
      <w:numPr>
        <w:ilvl w:val="2"/>
      </w:numPr>
      <w:ind w:left="1440"/>
    </w:pPr>
    <w:rPr>
      <w:rFonts w:ascii="Swis721 Lt BT" w:hAnsi="Swis721 Lt BT"/>
      <w:b w:val="0"/>
      <w:bCs w:val="0"/>
    </w:rPr>
  </w:style>
  <w:style w:type="character" w:customStyle="1" w:styleId="BulletLevel3NoLead-InChar">
    <w:name w:val="Bullet Level 3 (No Lead-In) Char"/>
    <w:basedOn w:val="BulletLevel1Lead-InChar"/>
    <w:link w:val="BulletLevel3NoLead-In"/>
    <w:uiPriority w:val="12"/>
    <w:rsid w:val="00D02A10"/>
    <w:rPr>
      <w:rFonts w:ascii="Swis721 Lt BT" w:hAnsi="Swis721 Lt BT"/>
      <w:b w:val="0"/>
      <w:bCs w:val="0"/>
    </w:rPr>
  </w:style>
  <w:style w:type="paragraph" w:customStyle="1" w:styleId="HeadingLevel2Lead-In">
    <w:name w:val="Heading Level 2 (Lead-In)"/>
    <w:basedOn w:val="BodyCopyLevel2"/>
    <w:link w:val="HeadingLevel2Lead-InChar"/>
    <w:uiPriority w:val="2"/>
    <w:rsid w:val="00121CF1"/>
    <w:pPr>
      <w:spacing w:before="360" w:after="120"/>
      <w:ind w:left="0"/>
    </w:pPr>
    <w:rPr>
      <w:rFonts w:ascii="Swis721 BT" w:hAnsi="Swis721 BT"/>
      <w:b/>
      <w:bCs/>
    </w:rPr>
  </w:style>
  <w:style w:type="character" w:customStyle="1" w:styleId="HeadingLevel2Lead-InChar">
    <w:name w:val="Heading Level 2 (Lead-In) Char"/>
    <w:basedOn w:val="BodyCopyLevel2Char"/>
    <w:link w:val="HeadingLevel2Lead-In"/>
    <w:uiPriority w:val="2"/>
    <w:rsid w:val="00121CF1"/>
    <w:rPr>
      <w:rFonts w:ascii="Swis721 BT" w:hAnsi="Swis721 BT"/>
      <w:b/>
      <w:bCs/>
    </w:rPr>
  </w:style>
  <w:style w:type="paragraph" w:customStyle="1" w:styleId="NumberedList">
    <w:name w:val="Numbered List"/>
    <w:basedOn w:val="ListParagraph"/>
    <w:link w:val="NumberedListChar"/>
    <w:uiPriority w:val="13"/>
    <w:qFormat/>
    <w:rsid w:val="00121CF1"/>
    <w:pPr>
      <w:numPr>
        <w:numId w:val="4"/>
      </w:numPr>
      <w:ind w:left="360"/>
    </w:pPr>
    <w:rPr>
      <w:rFonts w:ascii="Swis721 Lt BT" w:hAnsi="Swis721 Lt BT"/>
    </w:rPr>
  </w:style>
  <w:style w:type="character" w:customStyle="1" w:styleId="ListParagraphChar">
    <w:name w:val="List Paragraph Char"/>
    <w:basedOn w:val="DefaultParagraphFont"/>
    <w:link w:val="ListParagraph"/>
    <w:uiPriority w:val="34"/>
    <w:rsid w:val="004B0D0B"/>
  </w:style>
  <w:style w:type="character" w:customStyle="1" w:styleId="NumberedListChar">
    <w:name w:val="Numbered List Char"/>
    <w:basedOn w:val="ListParagraphChar"/>
    <w:link w:val="NumberedList"/>
    <w:uiPriority w:val="13"/>
    <w:rsid w:val="00121CF1"/>
    <w:rPr>
      <w:rFonts w:ascii="Swis721 Lt BT" w:hAnsi="Swis721 Lt BT"/>
    </w:rPr>
  </w:style>
  <w:style w:type="paragraph" w:styleId="Header">
    <w:name w:val="header"/>
    <w:basedOn w:val="Normal"/>
    <w:link w:val="HeaderChar"/>
    <w:uiPriority w:val="99"/>
    <w:unhideWhenUsed/>
    <w:rsid w:val="00CC7EB7"/>
    <w:pPr>
      <w:tabs>
        <w:tab w:val="center" w:pos="4680"/>
        <w:tab w:val="right" w:pos="9360"/>
      </w:tabs>
      <w:spacing w:before="240" w:after="120" w:line="264" w:lineRule="auto"/>
    </w:pPr>
  </w:style>
  <w:style w:type="character" w:customStyle="1" w:styleId="HeaderChar">
    <w:name w:val="Header Char"/>
    <w:basedOn w:val="DefaultParagraphFont"/>
    <w:link w:val="Header"/>
    <w:uiPriority w:val="99"/>
    <w:rsid w:val="00CC7EB7"/>
  </w:style>
  <w:style w:type="paragraph" w:styleId="Footer">
    <w:name w:val="footer"/>
    <w:basedOn w:val="Normal"/>
    <w:link w:val="FooterChar"/>
    <w:uiPriority w:val="99"/>
    <w:unhideWhenUsed/>
    <w:rsid w:val="004B0D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0D0B"/>
  </w:style>
  <w:style w:type="paragraph" w:customStyle="1" w:styleId="Recommendationnumberedlist">
    <w:name w:val="Recommendation numbered list"/>
    <w:basedOn w:val="ListParagraph"/>
    <w:link w:val="RecommendationnumberedlistChar"/>
    <w:uiPriority w:val="13"/>
    <w:rsid w:val="00C03A03"/>
    <w:pPr>
      <w:numPr>
        <w:numId w:val="5"/>
      </w:numPr>
      <w:spacing w:after="200" w:line="240" w:lineRule="auto"/>
      <w:ind w:left="360"/>
      <w:contextualSpacing w:val="0"/>
    </w:pPr>
    <w:rPr>
      <w:rFonts w:ascii="Swis721 Lt BT" w:hAnsi="Swis721 Lt BT"/>
      <w:kern w:val="0"/>
      <w:szCs w:val="21"/>
      <w14:ligatures w14:val="none"/>
    </w:rPr>
  </w:style>
  <w:style w:type="character" w:customStyle="1" w:styleId="RecommendationnumberedlistChar">
    <w:name w:val="Recommendation numbered list Char"/>
    <w:basedOn w:val="ListParagraphChar"/>
    <w:link w:val="Recommendationnumberedlist"/>
    <w:uiPriority w:val="13"/>
    <w:rsid w:val="00C03A03"/>
    <w:rPr>
      <w:rFonts w:ascii="Swis721 Lt BT" w:hAnsi="Swis721 Lt BT"/>
      <w:kern w:val="0"/>
      <w:szCs w:val="21"/>
      <w14:ligatures w14:val="none"/>
    </w:rPr>
  </w:style>
  <w:style w:type="character" w:styleId="CommentReference">
    <w:name w:val="annotation reference"/>
    <w:basedOn w:val="DefaultParagraphFont"/>
    <w:uiPriority w:val="99"/>
    <w:semiHidden/>
    <w:unhideWhenUsed/>
    <w:rsid w:val="00592B15"/>
    <w:rPr>
      <w:sz w:val="16"/>
      <w:szCs w:val="16"/>
    </w:rPr>
  </w:style>
  <w:style w:type="paragraph" w:styleId="CommentText">
    <w:name w:val="annotation text"/>
    <w:basedOn w:val="Normal"/>
    <w:link w:val="CommentTextChar"/>
    <w:uiPriority w:val="99"/>
    <w:semiHidden/>
    <w:rsid w:val="00592B15"/>
    <w:pPr>
      <w:spacing w:line="240" w:lineRule="auto"/>
    </w:pPr>
    <w:rPr>
      <w:sz w:val="20"/>
      <w:szCs w:val="20"/>
    </w:rPr>
  </w:style>
  <w:style w:type="character" w:customStyle="1" w:styleId="CommentTextChar">
    <w:name w:val="Comment Text Char"/>
    <w:basedOn w:val="DefaultParagraphFont"/>
    <w:link w:val="CommentText"/>
    <w:uiPriority w:val="99"/>
    <w:semiHidden/>
    <w:rsid w:val="008A4270"/>
    <w:rPr>
      <w:sz w:val="20"/>
      <w:szCs w:val="20"/>
    </w:rPr>
  </w:style>
  <w:style w:type="paragraph" w:styleId="CommentSubject">
    <w:name w:val="annotation subject"/>
    <w:basedOn w:val="CommentText"/>
    <w:next w:val="CommentText"/>
    <w:link w:val="CommentSubjectChar"/>
    <w:uiPriority w:val="99"/>
    <w:semiHidden/>
    <w:unhideWhenUsed/>
    <w:rsid w:val="00592B15"/>
    <w:rPr>
      <w:b/>
      <w:bCs/>
    </w:rPr>
  </w:style>
  <w:style w:type="character" w:customStyle="1" w:styleId="CommentSubjectChar">
    <w:name w:val="Comment Subject Char"/>
    <w:basedOn w:val="CommentTextChar"/>
    <w:link w:val="CommentSubject"/>
    <w:uiPriority w:val="99"/>
    <w:semiHidden/>
    <w:rsid w:val="00592B15"/>
    <w:rPr>
      <w:b/>
      <w:bCs/>
      <w:sz w:val="20"/>
      <w:szCs w:val="20"/>
    </w:rPr>
  </w:style>
  <w:style w:type="paragraph" w:styleId="FootnoteText">
    <w:name w:val="footnote text"/>
    <w:basedOn w:val="Normal"/>
    <w:link w:val="FootnoteTextChar"/>
    <w:autoRedefine/>
    <w:uiPriority w:val="99"/>
    <w:qFormat/>
    <w:rsid w:val="00D02A10"/>
    <w:pPr>
      <w:tabs>
        <w:tab w:val="left" w:pos="360"/>
      </w:tabs>
      <w:spacing w:after="60" w:line="240" w:lineRule="auto"/>
      <w:ind w:left="360" w:hanging="360"/>
    </w:pPr>
    <w:rPr>
      <w:rFonts w:ascii="Swis721 Lt BT" w:hAnsi="Swis721 Lt BT"/>
      <w:sz w:val="16"/>
      <w:szCs w:val="20"/>
    </w:rPr>
  </w:style>
  <w:style w:type="character" w:customStyle="1" w:styleId="FootnoteTextChar">
    <w:name w:val="Footnote Text Char"/>
    <w:basedOn w:val="DefaultParagraphFont"/>
    <w:link w:val="FootnoteText"/>
    <w:uiPriority w:val="99"/>
    <w:rsid w:val="00D02A10"/>
    <w:rPr>
      <w:rFonts w:ascii="Swis721 Lt BT" w:hAnsi="Swis721 Lt BT"/>
      <w:sz w:val="16"/>
      <w:szCs w:val="20"/>
    </w:rPr>
  </w:style>
  <w:style w:type="character" w:styleId="FootnoteReference">
    <w:name w:val="footnote reference"/>
    <w:basedOn w:val="DefaultParagraphFont"/>
    <w:uiPriority w:val="99"/>
    <w:semiHidden/>
    <w:unhideWhenUsed/>
    <w:rsid w:val="00592B15"/>
    <w:rPr>
      <w:vertAlign w:val="superscript"/>
    </w:rPr>
  </w:style>
  <w:style w:type="paragraph" w:customStyle="1" w:styleId="Textboxheading">
    <w:name w:val="Textbox heading"/>
    <w:basedOn w:val="Normal"/>
    <w:link w:val="TextboxheadingChar"/>
    <w:uiPriority w:val="14"/>
    <w:rsid w:val="00A8576B"/>
    <w:pPr>
      <w:pBdr>
        <w:top w:val="single" w:sz="36" w:space="1" w:color="003370"/>
        <w:bottom w:val="single" w:sz="36" w:space="1" w:color="003370"/>
      </w:pBdr>
      <w:shd w:val="clear" w:color="auto" w:fill="003370"/>
      <w:spacing w:after="200" w:line="240" w:lineRule="auto"/>
      <w:ind w:right="60"/>
    </w:pPr>
    <w:rPr>
      <w:rFonts w:ascii="Swis721 Md BT" w:hAnsi="Swis721 Md BT"/>
      <w:kern w:val="0"/>
      <w14:ligatures w14:val="none"/>
    </w:rPr>
  </w:style>
  <w:style w:type="paragraph" w:customStyle="1" w:styleId="Textboxparagraphbody">
    <w:name w:val="Textbox paragraph body"/>
    <w:basedOn w:val="Normal"/>
    <w:link w:val="TextboxparagraphbodyChar"/>
    <w:uiPriority w:val="14"/>
    <w:rsid w:val="008A4270"/>
    <w:pPr>
      <w:spacing w:after="200" w:line="240" w:lineRule="auto"/>
      <w:ind w:right="60"/>
    </w:pPr>
    <w:rPr>
      <w:rFonts w:ascii="Swis721 Lt BT" w:hAnsi="Swis721 Lt BT"/>
      <w:kern w:val="0"/>
      <w:szCs w:val="21"/>
      <w14:ligatures w14:val="none"/>
    </w:rPr>
  </w:style>
  <w:style w:type="character" w:customStyle="1" w:styleId="TextboxheadingChar">
    <w:name w:val="Textbox heading Char"/>
    <w:basedOn w:val="DefaultParagraphFont"/>
    <w:link w:val="Textboxheading"/>
    <w:uiPriority w:val="14"/>
    <w:rsid w:val="00A8576B"/>
    <w:rPr>
      <w:rFonts w:ascii="Swis721 Md BT" w:hAnsi="Swis721 Md BT"/>
      <w:kern w:val="0"/>
      <w:shd w:val="clear" w:color="auto" w:fill="003370"/>
      <w14:ligatures w14:val="none"/>
    </w:rPr>
  </w:style>
  <w:style w:type="paragraph" w:customStyle="1" w:styleId="Textboxparagraphwlead-in">
    <w:name w:val="Textbox paragraph w/ lead-in"/>
    <w:basedOn w:val="Normal"/>
    <w:link w:val="Textboxparagraphwlead-inChar"/>
    <w:uiPriority w:val="14"/>
    <w:rsid w:val="008A4270"/>
    <w:pPr>
      <w:spacing w:after="200" w:line="240" w:lineRule="auto"/>
      <w:ind w:right="60"/>
    </w:pPr>
    <w:rPr>
      <w:rFonts w:ascii="Swis721 BT" w:hAnsi="Swis721 BT"/>
      <w:b/>
      <w:kern w:val="0"/>
      <w:szCs w:val="21"/>
      <w14:ligatures w14:val="none"/>
    </w:rPr>
  </w:style>
  <w:style w:type="character" w:customStyle="1" w:styleId="TextboxparagraphbodyChar">
    <w:name w:val="Textbox paragraph body Char"/>
    <w:basedOn w:val="DefaultParagraphFont"/>
    <w:link w:val="Textboxparagraphbody"/>
    <w:uiPriority w:val="14"/>
    <w:rsid w:val="008A4270"/>
    <w:rPr>
      <w:rFonts w:ascii="Swis721 Lt BT" w:hAnsi="Swis721 Lt BT"/>
      <w:kern w:val="0"/>
      <w:szCs w:val="21"/>
      <w14:ligatures w14:val="none"/>
    </w:rPr>
  </w:style>
  <w:style w:type="character" w:customStyle="1" w:styleId="Textboxparagraphwlead-inChar">
    <w:name w:val="Textbox paragraph w/ lead-in Char"/>
    <w:basedOn w:val="DefaultParagraphFont"/>
    <w:link w:val="Textboxparagraphwlead-in"/>
    <w:uiPriority w:val="14"/>
    <w:rsid w:val="008A4270"/>
    <w:rPr>
      <w:rFonts w:ascii="Swis721 BT" w:hAnsi="Swis721 BT"/>
      <w:b/>
      <w:kern w:val="0"/>
      <w:szCs w:val="21"/>
      <w14:ligatures w14:val="none"/>
    </w:rPr>
  </w:style>
  <w:style w:type="paragraph" w:customStyle="1" w:styleId="Sub-RecommendationNumberedList">
    <w:name w:val="Sub-Recommendation Numbered List"/>
    <w:basedOn w:val="Recommendationnumberedlist"/>
    <w:link w:val="Sub-RecommendationNumberedListChar"/>
    <w:uiPriority w:val="13"/>
    <w:rsid w:val="004A4A1A"/>
    <w:pPr>
      <w:ind w:left="720"/>
    </w:pPr>
  </w:style>
  <w:style w:type="character" w:customStyle="1" w:styleId="Sub-RecommendationNumberedListChar">
    <w:name w:val="Sub-Recommendation Numbered List Char"/>
    <w:basedOn w:val="RecommendationnumberedlistChar"/>
    <w:link w:val="Sub-RecommendationNumberedList"/>
    <w:uiPriority w:val="13"/>
    <w:rsid w:val="004A4A1A"/>
    <w:rPr>
      <w:rFonts w:ascii="Swis721 Lt BT" w:hAnsi="Swis721 Lt BT"/>
      <w:kern w:val="0"/>
      <w:szCs w:val="21"/>
      <w14:ligatures w14:val="none"/>
    </w:rPr>
  </w:style>
  <w:style w:type="paragraph" w:customStyle="1" w:styleId="SectionHeader">
    <w:name w:val="Section Header"/>
    <w:basedOn w:val="Normal"/>
    <w:link w:val="SectionHeaderChar"/>
    <w:rsid w:val="00D02A10"/>
    <w:pPr>
      <w:pBdr>
        <w:top w:val="single" w:sz="18" w:space="4" w:color="194A6A"/>
        <w:left w:val="single" w:sz="18" w:space="31" w:color="194A6A"/>
        <w:bottom w:val="single" w:sz="18" w:space="4" w:color="194A6A"/>
        <w:right w:val="single" w:sz="18" w:space="31" w:color="194A6A"/>
      </w:pBdr>
      <w:shd w:val="solid" w:color="194A6A" w:fill="215E99" w:themeFill="text2" w:themeFillTint="BF"/>
      <w:spacing w:before="360" w:after="270"/>
    </w:pPr>
    <w:rPr>
      <w:rFonts w:ascii="Swis721 BT" w:hAnsi="Swis721 BT"/>
      <w:b/>
      <w:bCs/>
      <w:color w:val="FFFFFF" w:themeColor="background1"/>
      <w:sz w:val="32"/>
      <w:szCs w:val="32"/>
      <w:u w:color="FF7829"/>
    </w:rPr>
  </w:style>
  <w:style w:type="character" w:customStyle="1" w:styleId="SectionHeaderChar">
    <w:name w:val="Section Header Char"/>
    <w:basedOn w:val="DefaultParagraphFont"/>
    <w:link w:val="SectionHeader"/>
    <w:rsid w:val="00D02A10"/>
    <w:rPr>
      <w:rFonts w:ascii="Swis721 BT" w:hAnsi="Swis721 BT"/>
      <w:b/>
      <w:bCs/>
      <w:color w:val="FFFFFF" w:themeColor="background1"/>
      <w:sz w:val="32"/>
      <w:szCs w:val="32"/>
      <w:u w:color="FF7829"/>
      <w:shd w:val="solid" w:color="194A6A" w:fill="215E99" w:themeFill="text2" w:themeFillTint="BF"/>
    </w:rPr>
  </w:style>
  <w:style w:type="paragraph" w:customStyle="1" w:styleId="UserInstructions">
    <w:name w:val="User Instructions"/>
    <w:basedOn w:val="BodyCopy"/>
    <w:rsid w:val="006A562A"/>
    <w:pPr>
      <w:pBdr>
        <w:top w:val="single" w:sz="12" w:space="12" w:color="4C94D8" w:themeColor="text2" w:themeTint="80"/>
        <w:left w:val="single" w:sz="12" w:space="12" w:color="4C94D8" w:themeColor="text2" w:themeTint="80"/>
        <w:bottom w:val="single" w:sz="12" w:space="12" w:color="4C94D8" w:themeColor="text2" w:themeTint="80"/>
        <w:right w:val="single" w:sz="12" w:space="12" w:color="4C94D8" w:themeColor="text2" w:themeTint="80"/>
      </w:pBdr>
      <w:shd w:val="clear" w:color="auto" w:fill="EEF5FC"/>
      <w:ind w:left="288" w:right="288"/>
    </w:pPr>
  </w:style>
  <w:style w:type="character" w:customStyle="1" w:styleId="Placeholder">
    <w:name w:val="Placeholder"/>
    <w:basedOn w:val="DefaultParagraphFont"/>
    <w:uiPriority w:val="1"/>
    <w:rsid w:val="0079422E"/>
    <w:rPr>
      <w:rFonts w:ascii="Arial" w:hAnsi="Arial"/>
      <w:b/>
      <w:caps w:val="0"/>
      <w:smallCaps w:val="0"/>
      <w:sz w:val="24"/>
      <w:bdr w:val="none" w:sz="0" w:space="0" w:color="auto"/>
      <w:shd w:val="clear" w:color="auto" w:fill="FFE093"/>
    </w:rPr>
  </w:style>
  <w:style w:type="paragraph" w:customStyle="1" w:styleId="UserInstructionBullets">
    <w:name w:val="User Instruction Bullets"/>
    <w:basedOn w:val="UserInstructions"/>
    <w:rsid w:val="009615A3"/>
    <w:pPr>
      <w:numPr>
        <w:numId w:val="12"/>
      </w:numPr>
      <w:ind w:left="648"/>
    </w:pPr>
    <w:rPr>
      <w:rFonts w:cs="Arial"/>
    </w:rPr>
  </w:style>
  <w:style w:type="paragraph" w:customStyle="1" w:styleId="UserInstructionSections">
    <w:name w:val="User Instruction Sections"/>
    <w:basedOn w:val="UserInstructions"/>
    <w:rsid w:val="00FD7598"/>
    <w:pPr>
      <w:spacing w:before="360"/>
    </w:pPr>
    <w:rPr>
      <w:b/>
      <w:bCs/>
      <w:sz w:val="28"/>
    </w:rPr>
  </w:style>
  <w:style w:type="paragraph" w:customStyle="1" w:styleId="UserInstructionBulletsL2">
    <w:name w:val="User Instruction Bullets L2"/>
    <w:basedOn w:val="UserInstructionBullets"/>
    <w:qFormat/>
    <w:rsid w:val="00F2198F"/>
    <w:pPr>
      <w:numPr>
        <w:numId w:val="22"/>
      </w:numPr>
      <w:tabs>
        <w:tab w:val="left" w:pos="648"/>
        <w:tab w:val="left" w:pos="1080"/>
        <w:tab w:val="left" w:pos="1224"/>
      </w:tabs>
      <w:ind w:hanging="720"/>
    </w:pPr>
  </w:style>
  <w:style w:type="paragraph" w:customStyle="1" w:styleId="UserInstructionSectionsAlternate">
    <w:name w:val="User Instruction Sections Alternate"/>
    <w:basedOn w:val="UserInstructionSections"/>
    <w:rsid w:val="00CD4BEE"/>
    <w:pPr>
      <w:pBdr>
        <w:top w:val="single" w:sz="12" w:space="12" w:color="4D94D8"/>
        <w:left w:val="single" w:sz="12" w:space="12" w:color="4D94D8"/>
        <w:bottom w:val="single" w:sz="12" w:space="12" w:color="4D94D8"/>
        <w:right w:val="single" w:sz="12" w:space="12" w:color="4D94D8"/>
      </w:pBdr>
      <w:contextualSpacing/>
    </w:pPr>
  </w:style>
  <w:style w:type="paragraph" w:customStyle="1" w:styleId="UserInstructionsAlternate">
    <w:name w:val="User Instructions Alternate"/>
    <w:basedOn w:val="UserInstructions"/>
    <w:rsid w:val="00B71851"/>
    <w:pPr>
      <w:pBdr>
        <w:top w:val="single" w:sz="12" w:space="12" w:color="4D94D8"/>
        <w:left w:val="single" w:sz="12" w:space="12" w:color="4D94D8"/>
        <w:bottom w:val="single" w:sz="12" w:space="12" w:color="4D94D8"/>
        <w:right w:val="single" w:sz="12" w:space="12" w:color="4D94D8"/>
      </w:pBdr>
    </w:pPr>
  </w:style>
  <w:style w:type="paragraph" w:customStyle="1" w:styleId="UserInstructionBulletsAlternate">
    <w:name w:val="User Instruction Bullets Alternate"/>
    <w:basedOn w:val="UserInstructionBullets"/>
    <w:rsid w:val="00B71851"/>
    <w:pPr>
      <w:pBdr>
        <w:top w:val="single" w:sz="12" w:space="12" w:color="4D94D8"/>
        <w:left w:val="single" w:sz="12" w:space="12" w:color="4D94D8"/>
        <w:bottom w:val="single" w:sz="12" w:space="12" w:color="4D94D8"/>
        <w:right w:val="single" w:sz="12" w:space="12" w:color="4D94D8"/>
      </w:pBdr>
    </w:pPr>
  </w:style>
  <w:style w:type="paragraph" w:customStyle="1" w:styleId="UserInstructionBulletsL2Alternate">
    <w:name w:val="User Instruction Bullets L2 Alternate"/>
    <w:basedOn w:val="UserInstructionBulletsL2"/>
    <w:rsid w:val="00B71851"/>
    <w:pPr>
      <w:pBdr>
        <w:top w:val="single" w:sz="12" w:space="12" w:color="4D94D8"/>
        <w:left w:val="single" w:sz="12" w:space="12" w:color="4D94D8"/>
        <w:bottom w:val="single" w:sz="12" w:space="12" w:color="4D94D8"/>
        <w:right w:val="single" w:sz="12" w:space="12" w:color="4D94D8"/>
      </w:pBdr>
    </w:pPr>
  </w:style>
  <w:style w:type="character" w:customStyle="1" w:styleId="UpdatedThisYear">
    <w:name w:val="Updated This Year"/>
    <w:basedOn w:val="DefaultParagraphFont"/>
    <w:uiPriority w:val="1"/>
    <w:qFormat/>
    <w:rsid w:val="00FD7598"/>
    <w:rPr>
      <w:b/>
      <w:bdr w:val="none" w:sz="0" w:space="0" w:color="auto"/>
      <w:shd w:val="clear" w:color="auto" w:fill="FFFF00"/>
    </w:rPr>
  </w:style>
  <w:style w:type="character" w:styleId="Emphasis">
    <w:name w:val="Emphasis"/>
    <w:basedOn w:val="DefaultParagraphFont"/>
    <w:uiPriority w:val="20"/>
    <w:qFormat/>
    <w:rsid w:val="00135960"/>
    <w:rPr>
      <w:i/>
      <w:iCs/>
    </w:rPr>
  </w:style>
  <w:style w:type="paragraph" w:customStyle="1" w:styleId="ToCItems">
    <w:name w:val="ToC Items"/>
    <w:basedOn w:val="Normal"/>
    <w:rsid w:val="003F0AA7"/>
    <w:pPr>
      <w:tabs>
        <w:tab w:val="left" w:pos="360"/>
        <w:tab w:val="left" w:pos="720"/>
        <w:tab w:val="right" w:leader="dot" w:pos="11520"/>
      </w:tabs>
      <w:spacing w:after="240"/>
      <w:contextualSpacing/>
    </w:pPr>
    <w:rPr>
      <w:rFonts w:ascii="Arial" w:hAnsi="Arial" w:cs="Arial"/>
      <w:sz w:val="22"/>
    </w:rPr>
  </w:style>
  <w:style w:type="paragraph" w:customStyle="1" w:styleId="ToCLevel1Items">
    <w:name w:val="ToC: Level 1 Items"/>
    <w:basedOn w:val="ToCItems"/>
    <w:rsid w:val="002C6CEE"/>
    <w:pPr>
      <w:spacing w:before="240" w:after="120"/>
      <w:contextualSpacing w:val="0"/>
    </w:pPr>
    <w:rPr>
      <w:b/>
      <w:bCs/>
      <w:sz w:val="24"/>
    </w:rPr>
  </w:style>
  <w:style w:type="paragraph" w:customStyle="1" w:styleId="ToCLevel2Items">
    <w:name w:val="ToC: Level 2 Items"/>
    <w:basedOn w:val="ToCItems"/>
    <w:rsid w:val="00DD1F9E"/>
    <w:pPr>
      <w:spacing w:before="40" w:after="120"/>
      <w:ind w:left="360"/>
      <w:contextualSpacing w:val="0"/>
    </w:pPr>
  </w:style>
  <w:style w:type="paragraph" w:customStyle="1" w:styleId="ToCLevel3Items">
    <w:name w:val="ToC: Level 3 Items"/>
    <w:basedOn w:val="ToCLevel2Items"/>
    <w:rsid w:val="00DD1F9E"/>
    <w:pPr>
      <w:ind w:left="10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https://azauditor.sharepoint.com/Resources%20Documents/PAD_Finding_Template_Word.dotx?OR=81dd2b71-fb82-4b33-ac71-fed46bf0f87a&amp;CID=e06335a2-f037-0000-02a0-35926f798f2e&amp;CT=178784837657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d7c6fc3-6df9-4862-9b74-f722e9640966">
      <Terms xmlns="http://schemas.microsoft.com/office/infopath/2007/PartnerControls"/>
    </lcf76f155ced4ddcb4097134ff3c332f>
    <TaxCatchAll xmlns="7c1a5abd-a7d9-41c0-bfd3-3e18b2bbc1e1" xsi:nil="true"/>
    <Status xmlns="5d7c6fc3-6df9-4862-9b74-f722e9640966" xsi:nil="true"/>
    <Revised_x0020_Date xmlns="5d7c6fc3-6df9-4862-9b74-f722e9640966" xsi:nil="true"/>
    <Form_x003f_ xmlns="5d7c6fc3-6df9-4862-9b74-f722e9640966">true</Form_x003f_>
    <Route_x0020_to xmlns="5d7c6fc3-6df9-4862-9b74-f722e9640966">
      <UserInfo>
        <DisplayName/>
        <AccountId xsi:nil="true"/>
        <AccountType/>
      </UserInfo>
    </Route_x0020_to>
    <Reviewer xmlns="5d7c6fc3-6df9-4862-9b74-f722e9640966">
      <UserInfo>
        <DisplayName/>
        <AccountId xsi:nil="true"/>
        <AccountType/>
      </UserInfo>
    </Reviewer>
    <UpdateNotes xmlns="5d7c6fc3-6df9-4862-9b74-f722e9640966" xsi:nil="true"/>
    <Form_x0020_Number xmlns="5d7c6fc3-6df9-4862-9b74-f722e9640966" xsi:nil="true"/>
    <Priority xmlns="5d7c6fc3-6df9-4862-9b74-f722e9640966" xsi:nil="true"/>
    <Preparer_x0020_Date xmlns="5d7c6fc3-6df9-4862-9b74-f722e9640966" xsi:nil="true"/>
    <Sort_x0020_ID xmlns="5d7c6fc3-6df9-4862-9b74-f722e9640966" xsi:nil="true"/>
    <Intranet_x0020_Type xmlns="5d7c6fc3-6df9-4862-9b74-f722e9640966" xsi:nil="true"/>
    <Document_x0020_type xmlns="5d7c6fc3-6df9-4862-9b74-f722e9640966" xsi:nil="true"/>
    <Date_x0020_uploaded xmlns="5d7c6fc3-6df9-4862-9b74-f722e9640966" xsi:nil="true"/>
    <Reviewer_x0020_Date xmlns="5d7c6fc3-6df9-4862-9b74-f722e9640966" xsi:nil="true"/>
    <Form_x0020_Category xmlns="5d7c6fc3-6df9-4862-9b74-f722e9640966" xsi:nil="true"/>
    <A_x002f_D_x0020_Reference xmlns="5d7c6fc3-6df9-4862-9b74-f722e9640966" xsi:nil="true"/>
    <Preparer xmlns="5d7c6fc3-6df9-4862-9b74-f722e9640966">
      <UserInfo>
        <DisplayName/>
        <AccountId xsi:nil="true"/>
        <AccountType/>
      </UserInfo>
    </Preparer>
    <Audit_x0020_Area xmlns="5d7c6fc3-6df9-4862-9b74-f722e9640966" xsi:nil="true"/>
    <Division_x002f_Program xmlns="5d7c6fc3-6df9-4862-9b74-f722e964096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8AD833CE0CB740BB4EB06A02D49144" ma:contentTypeVersion="42" ma:contentTypeDescription="Create a new document." ma:contentTypeScope="" ma:versionID="e74b878f9116614cea3b8af7813b7fdc">
  <xsd:schema xmlns:xsd="http://www.w3.org/2001/XMLSchema" xmlns:xs="http://www.w3.org/2001/XMLSchema" xmlns:p="http://schemas.microsoft.com/office/2006/metadata/properties" xmlns:ns2="5d7c6fc3-6df9-4862-9b74-f722e9640966" xmlns:ns3="7c1a5abd-a7d9-41c0-bfd3-3e18b2bbc1e1" targetNamespace="http://schemas.microsoft.com/office/2006/metadata/properties" ma:root="true" ma:fieldsID="dcd9c1da3e4bbe837103394ead576ae6" ns2:_="" ns3:_="">
    <xsd:import namespace="5d7c6fc3-6df9-4862-9b74-f722e9640966"/>
    <xsd:import namespace="7c1a5abd-a7d9-41c0-bfd3-3e18b2bbc1e1"/>
    <xsd:element name="properties">
      <xsd:complexType>
        <xsd:sequence>
          <xsd:element name="documentManagement">
            <xsd:complexType>
              <xsd:all>
                <xsd:element ref="ns2:Document_x0020_type" minOccurs="0"/>
                <xsd:element ref="ns2:Form_x0020_Category" minOccurs="0"/>
                <xsd:element ref="ns2:Form_x0020_Number" minOccurs="0"/>
                <xsd:element ref="ns2:Priority" minOccurs="0"/>
                <xsd:element ref="ns2:Status" minOccurs="0"/>
                <xsd:element ref="ns2:Route_x0020_to" minOccurs="0"/>
                <xsd:element ref="ns2:Preparer" minOccurs="0"/>
                <xsd:element ref="ns2:Preparer_x0020_Date" minOccurs="0"/>
                <xsd:element ref="ns2:Reviewer" minOccurs="0"/>
                <xsd:element ref="ns2:Reviewer_x0020_Date" minOccurs="0"/>
                <xsd:element ref="ns2:Revised_x0020_Date" minOccurs="0"/>
                <xsd:element ref="ns2:Date_x0020_uploaded" minOccurs="0"/>
                <xsd:element ref="ns2:Sort_x0020_ID"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A_x002f_D_x0020_Reference" minOccurs="0"/>
                <xsd:element ref="ns2:Audit_x0020_Area" minOccurs="0"/>
                <xsd:element ref="ns2:Division_x002f_Program" minOccurs="0"/>
                <xsd:element ref="ns2:Form_x003f_" minOccurs="0"/>
                <xsd:element ref="ns2:UpdateNotes" minOccurs="0"/>
                <xsd:element ref="ns2:Intranet_x0020_Typ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7c6fc3-6df9-4862-9b74-f722e9640966" elementFormDefault="qualified">
    <xsd:import namespace="http://schemas.microsoft.com/office/2006/documentManagement/types"/>
    <xsd:import namespace="http://schemas.microsoft.com/office/infopath/2007/PartnerControls"/>
    <xsd:element name="Document_x0020_type" ma:index="3" nillable="true" ma:displayName="Document type" ma:format="Dropdown" ma:internalName="Document_x0020_type">
      <xsd:simpleType>
        <xsd:restriction base="dms:Choice">
          <xsd:enumeration value="Audit Forms"/>
          <xsd:enumeration value="Non-Audit Forms"/>
          <xsd:enumeration value="Attestation Forms"/>
          <xsd:enumeration value="Audit Tools"/>
          <xsd:enumeration value="Audit Guide"/>
          <xsd:enumeration value="Mentoring/Buddy program"/>
          <xsd:enumeration value="Internship program"/>
          <xsd:enumeration value="Audit Schedule"/>
          <xsd:enumeration value="Strategic Plan"/>
          <xsd:enumeration value="Job Codes"/>
          <xsd:enumeration value="Other Audit Related Resources"/>
          <xsd:enumeration value="SharePoint and Archiving Processes"/>
          <xsd:enumeration value="Yellow Book"/>
          <xsd:enumeration value="NASACT Fraud Webinar"/>
          <xsd:enumeration value="Retirement System Reports"/>
        </xsd:restriction>
      </xsd:simpleType>
    </xsd:element>
    <xsd:element name="Form_x0020_Category" ma:index="4" nillable="true" ma:displayName="Form Category" ma:internalName="Form_x0020_Category">
      <xsd:complexType>
        <xsd:complexContent>
          <xsd:extension base="dms:MultiChoice">
            <xsd:sequence>
              <xsd:element name="Value" maxOccurs="unbounded" minOccurs="0" nillable="true">
                <xsd:simpleType>
                  <xsd:restriction base="dms:Choice">
                    <xsd:enumeration value="Financial"/>
                    <xsd:enumeration value="Federal"/>
                    <xsd:enumeration value="Performance Audit"/>
                    <xsd:enumeration value="Non-Audit/Evaluation"/>
                    <xsd:enumeration value="State Agency Procedural"/>
                    <xsd:enumeration value="State Agency Internal Control and Compliance"/>
                    <xsd:enumeration value="Expenditure Limitation Report"/>
                    <xsd:enumeration value="Landfill"/>
                    <xsd:enumeration value="Charter School Compliance"/>
                    <xsd:enumeration value="Other"/>
                  </xsd:restriction>
                </xsd:simpleType>
              </xsd:element>
            </xsd:sequence>
          </xsd:extension>
        </xsd:complexContent>
      </xsd:complexType>
    </xsd:element>
    <xsd:element name="Form_x0020_Number" ma:index="5" nillable="true" ma:displayName="Form Number" ma:internalName="Form_x0020_Number">
      <xsd:simpleType>
        <xsd:restriction base="dms:Text">
          <xsd:maxLength value="255"/>
        </xsd:restriction>
      </xsd:simpleType>
    </xsd:element>
    <xsd:element name="Priority" ma:index="6" nillable="true" ma:displayName="Priority" ma:format="Dropdown" ma:internalName="Priority">
      <xsd:simpleType>
        <xsd:restriction base="dms:Choice">
          <xsd:enumeration value="High"/>
          <xsd:enumeration value="Moderate"/>
          <xsd:enumeration value="Low"/>
        </xsd:restriction>
      </xsd:simpleType>
    </xsd:element>
    <xsd:element name="Status" ma:index="7" nillable="true" ma:displayName="Status" ma:format="Dropdown" ma:internalName="Status">
      <xsd:simpleType>
        <xsd:restriction base="dms:Choice">
          <xsd:enumeration value="In progress"/>
          <xsd:enumeration value="Ready for review"/>
          <xsd:enumeration value="Open points"/>
          <xsd:enumeration value="Points cleared"/>
          <xsd:enumeration value="To Do"/>
          <xsd:enumeration value="Completed"/>
          <xsd:enumeration value="Uploaded"/>
          <xsd:enumeration value="Remove"/>
        </xsd:restriction>
      </xsd:simpleType>
    </xsd:element>
    <xsd:element name="Route_x0020_to" ma:index="8" nillable="true" ma:displayName="Route to" ma:list="UserInfo" ma:SharePointGroup="0" ma:internalName="Route_x0020_to"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eparer" ma:index="9" nillable="true" ma:displayName="Preparer" ma:list="UserInfo" ma:SharePointGroup="0" ma:internalName="Prepar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eparer_x0020_Date" ma:index="10" nillable="true" ma:displayName="Preparer Date" ma:format="DateOnly" ma:internalName="Preparer_x0020_Date">
      <xsd:simpleType>
        <xsd:restriction base="dms:DateTime"/>
      </xsd:simpleType>
    </xsd:element>
    <xsd:element name="Reviewer" ma:index="11" nillable="true" ma:displayName="Reviewer" ma:list="UserInfo" ma:SharePointGroup="0" ma:internalName="Review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ewer_x0020_Date" ma:index="12" nillable="true" ma:displayName="Reviewer Date" ma:format="DateOnly" ma:internalName="Reviewer_x0020_Date">
      <xsd:simpleType>
        <xsd:restriction base="dms:DateTime"/>
      </xsd:simpleType>
    </xsd:element>
    <xsd:element name="Revised_x0020_Date" ma:index="13" nillable="true" ma:displayName="Revised Date" ma:format="DateOnly" ma:internalName="Revised_x0020_Date">
      <xsd:simpleType>
        <xsd:restriction base="dms:DateTime"/>
      </xsd:simpleType>
    </xsd:element>
    <xsd:element name="Date_x0020_uploaded" ma:index="14" nillable="true" ma:displayName="Date uploaded" ma:format="DateOnly" ma:internalName="Date_x0020_uploaded">
      <xsd:simpleType>
        <xsd:restriction base="dms:DateTime"/>
      </xsd:simpleType>
    </xsd:element>
    <xsd:element name="Sort_x0020_ID" ma:index="15" nillable="true" ma:displayName="Sort ID" ma:decimals="2" ma:internalName="Sort_x0020_ID" ma:percentage="FALSE">
      <xsd:simpleType>
        <xsd:restriction base="dms:Number"/>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3" nillable="true" ma:displayName="MediaServiceDateTaken" ma:hidden="true" ma:internalName="MediaServiceDateTaken" ma:readOnly="true">
      <xsd:simpleType>
        <xsd:restriction base="dms:Text"/>
      </xsd:simpleType>
    </xsd:element>
    <xsd:element name="MediaServiceAutoTags" ma:index="24" nillable="true" ma:displayName="Tags" ma:internalName="MediaServiceAutoTags" ma:readOnly="true">
      <xsd:simpleType>
        <xsd:restriction base="dms:Text"/>
      </xsd:simple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31" nillable="true" ma:displayName="Location" ma:internalName="MediaServiceLocation" ma:readOnly="true">
      <xsd:simpleType>
        <xsd:restriction base="dms:Text"/>
      </xsd:simple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internalName="MediaServiceKeyPoints" ma:readOnly="true">
      <xsd:simpleType>
        <xsd:restriction base="dms:Note">
          <xsd:maxLength value="255"/>
        </xsd:restriction>
      </xsd:simpleType>
    </xsd:element>
    <xsd:element name="A_x002f_D_x0020_Reference" ma:index="34" nillable="true" ma:displayName="A/D Reference" ma:internalName="A_x002f_D_x0020_Reference">
      <xsd:simpleType>
        <xsd:restriction base="dms:Text">
          <xsd:maxLength value="255"/>
        </xsd:restriction>
      </xsd:simpleType>
    </xsd:element>
    <xsd:element name="Audit_x0020_Area" ma:index="35" nillable="true" ma:displayName="Audit Area" ma:format="Dropdown" ma:internalName="Audit_x0020_Area">
      <xsd:simpleType>
        <xsd:restriction base="dms:Choice">
          <xsd:enumeration value="Audit Administration"/>
          <xsd:enumeration value="Risk Assessment"/>
          <xsd:enumeration value="Tests of Controls"/>
          <xsd:enumeration value="Substantive Tests"/>
          <xsd:enumeration value="Audit Conclusions and Reporting"/>
          <xsd:enumeration value="Single Audit"/>
          <xsd:enumeration value="Non-audit Administration &amp; Evaluations"/>
        </xsd:restriction>
      </xsd:simpleType>
    </xsd:element>
    <xsd:element name="Division_x002f_Program" ma:index="36" nillable="true" ma:displayName="Division/Program" ma:format="Dropdown" ma:internalName="Division_x002f_Program">
      <xsd:simpleType>
        <xsd:restriction base="dms:Choice">
          <xsd:enumeration value="Officewide"/>
          <xsd:enumeration value="ASD"/>
          <xsd:enumeration value="ADM"/>
          <xsd:enumeration value="DFI"/>
          <xsd:enumeration value="DSA"/>
          <xsd:enumeration value="FAD"/>
          <xsd:enumeration value="ITS"/>
          <xsd:enumeration value="PAD"/>
          <xsd:enumeration value="PPG"/>
          <xsd:enumeration value="SIU"/>
          <xsd:enumeration value="Mentoring"/>
          <xsd:enumeration value="Recruiting"/>
          <xsd:enumeration value="Toastmasters"/>
          <xsd:enumeration value="Training"/>
        </xsd:restriction>
      </xsd:simpleType>
    </xsd:element>
    <xsd:element name="Form_x003f_" ma:index="37" nillable="true" ma:displayName="Form?" ma:default="1" ma:internalName="Form_x003f_">
      <xsd:simpleType>
        <xsd:restriction base="dms:Boolean"/>
      </xsd:simpleType>
    </xsd:element>
    <xsd:element name="UpdateNotes" ma:index="38" nillable="true" ma:displayName="UpdateNotes" ma:internalName="UpdateNotes">
      <xsd:simpleType>
        <xsd:restriction base="dms:Note">
          <xsd:maxLength value="255"/>
        </xsd:restriction>
      </xsd:simpleType>
    </xsd:element>
    <xsd:element name="Intranet_x0020_Type" ma:index="39" nillable="true" ma:displayName="Intranet Type" ma:format="Dropdown" ma:internalName="Intranet_x0020_Type">
      <xsd:simpleType>
        <xsd:restriction base="dms:Choice">
          <xsd:enumeration value="Audit"/>
          <xsd:enumeration value="Non-audit"/>
          <xsd:enumeration value="Personnel"/>
        </xsd:restriction>
      </xsd:simpleType>
    </xsd:element>
    <xsd:element name="MediaLengthInSeconds" ma:index="40" nillable="true" ma:displayName="MediaLengthInSeconds" ma:hidden="true" ma:internalName="MediaLengthInSeconds" ma:readOnly="true">
      <xsd:simpleType>
        <xsd:restriction base="dms:Unknown"/>
      </xsd:simpleType>
    </xsd:element>
    <xsd:element name="lcf76f155ced4ddcb4097134ff3c332f" ma:index="42" nillable="true" ma:taxonomy="true" ma:internalName="lcf76f155ced4ddcb4097134ff3c332f" ma:taxonomyFieldName="MediaServiceImageTags" ma:displayName="Image Tags" ma:readOnly="false" ma:fieldId="{5cf76f15-5ced-4ddc-b409-7134ff3c332f}" ma:taxonomyMulti="true" ma:sspId="74c78d70-57a5-4cd0-992a-8b96d5ad907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SearchProperties" ma:index="4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1a5abd-a7d9-41c0-bfd3-3e18b2bbc1e1"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43" nillable="true" ma:displayName="Taxonomy Catch All Column" ma:hidden="true" ma:list="{8a442635-a1c5-4ae9-8491-fa4c5fbb6881}" ma:internalName="TaxCatchAll" ma:showField="CatchAllData" ma:web="7c1a5abd-a7d9-41c0-bfd3-3e18b2bbc1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ma:index="2"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07A4D5-E7BF-414B-9146-D9A704EC69F6}">
  <ds:schemaRefs>
    <ds:schemaRef ds:uri="http://schemas.microsoft.com/sharepoint/v3/contenttype/forms"/>
  </ds:schemaRefs>
</ds:datastoreItem>
</file>

<file path=customXml/itemProps2.xml><?xml version="1.0" encoding="utf-8"?>
<ds:datastoreItem xmlns:ds="http://schemas.openxmlformats.org/officeDocument/2006/customXml" ds:itemID="{1689DE86-ECBD-44B0-A5A3-38B23ACEC64D}">
  <ds:schemaRefs>
    <ds:schemaRef ds:uri="http://schemas.microsoft.com/office/2006/metadata/properties"/>
    <ds:schemaRef ds:uri="http://schemas.microsoft.com/office/infopath/2007/PartnerControls"/>
    <ds:schemaRef ds:uri="5d7c6fc3-6df9-4862-9b74-f722e9640966"/>
    <ds:schemaRef ds:uri="7c1a5abd-a7d9-41c0-bfd3-3e18b2bbc1e1"/>
  </ds:schemaRefs>
</ds:datastoreItem>
</file>

<file path=customXml/itemProps3.xml><?xml version="1.0" encoding="utf-8"?>
<ds:datastoreItem xmlns:ds="http://schemas.openxmlformats.org/officeDocument/2006/customXml" ds:itemID="{F13A9882-DC9C-45DE-8CB3-7E7775731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7c6fc3-6df9-4862-9b74-f722e9640966"/>
    <ds:schemaRef ds:uri="7c1a5abd-a7d9-41c0-bfd3-3e18b2bbc1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PAD_Finding_Template_Word.dotx?OR=81dd2b71-fb82-4b33-ac71-fed46bf0f87a&amp;CID=e06335a2-f037-0000-02a0-35926f798f2e&amp;CT=1787848376574</Template>
  <TotalTime>2</TotalTime>
  <Pages>5</Pages>
  <Words>1055</Words>
  <Characters>6019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FINDING #</vt:lpstr>
    </vt:vector>
  </TitlesOfParts>
  <Company/>
  <LinksUpToDate>false</LinksUpToDate>
  <CharactersWithSpaces>7060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College SA District Section 2026</dc:title>
  <dc:subject/>
  <dc:creator>Katie Peairs</dc:creator>
  <cp:keywords/>
  <dc:description/>
  <cp:lastModifiedBy>Katie Peairs</cp:lastModifiedBy>
  <cp:revision>2</cp:revision>
  <dcterms:created xsi:type="dcterms:W3CDTF">2026-09-11T23:15:00Z</dcterms:created>
  <dcterms:modified xsi:type="dcterms:W3CDTF">2026-09-11T23:15:00Z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0x010100C48AD833CE0CB740BB4EB06A02D49144</vt:lpwstr>
  </property>
  <property fmtid="{D5CDD505-2E9C-101B-9397-08002B2CF9AE}" pid="3" name="MediaServiceImageTags">
    <vt:lpwstr/>
  </property>
</Properties>
</file>